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EF" w:rsidRPr="00AA4152" w:rsidRDefault="001B44EF" w:rsidP="001E15C2">
      <w:pPr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8.75pt;visibility:visible">
            <v:imagedata r:id="rId7" o:title=""/>
            <o:lock v:ext="edit" aspectratio="f"/>
          </v:shape>
        </w:pict>
      </w:r>
    </w:p>
    <w:p w:rsidR="001B44EF" w:rsidRPr="00AA4152" w:rsidRDefault="001B44EF" w:rsidP="001E15C2">
      <w:pPr>
        <w:jc w:val="center"/>
        <w:rPr>
          <w:noProof/>
          <w:sz w:val="16"/>
          <w:szCs w:val="16"/>
        </w:rPr>
      </w:pPr>
    </w:p>
    <w:p w:rsidR="001B44EF" w:rsidRPr="001E15C2" w:rsidRDefault="001B44EF" w:rsidP="001E15C2">
      <w:pPr>
        <w:jc w:val="center"/>
        <w:rPr>
          <w:b/>
          <w:noProof/>
        </w:rPr>
      </w:pPr>
      <w:r w:rsidRPr="001E15C2">
        <w:rPr>
          <w:b/>
          <w:noProof/>
        </w:rPr>
        <w:t>УКРАЇНА</w:t>
      </w:r>
    </w:p>
    <w:p w:rsidR="001B44EF" w:rsidRPr="001E15C2" w:rsidRDefault="001B44EF" w:rsidP="001E15C2">
      <w:pPr>
        <w:jc w:val="center"/>
        <w:rPr>
          <w:b/>
          <w:sz w:val="16"/>
          <w:szCs w:val="16"/>
        </w:rPr>
      </w:pPr>
    </w:p>
    <w:p w:rsidR="001B44EF" w:rsidRPr="001E15C2" w:rsidRDefault="001B44EF" w:rsidP="001E15C2">
      <w:pPr>
        <w:jc w:val="center"/>
        <w:rPr>
          <w:b/>
          <w:sz w:val="28"/>
          <w:szCs w:val="28"/>
        </w:rPr>
      </w:pPr>
      <w:r w:rsidRPr="001E15C2">
        <w:rPr>
          <w:b/>
          <w:sz w:val="28"/>
          <w:szCs w:val="28"/>
        </w:rPr>
        <w:t>ВАЛКІВСЬКА РАЙОННА ДЕРЖАВНА АДМІНІСТРАЦІЯ</w:t>
      </w:r>
    </w:p>
    <w:p w:rsidR="001B44EF" w:rsidRPr="001E15C2" w:rsidRDefault="001B44EF" w:rsidP="001E15C2">
      <w:pPr>
        <w:jc w:val="center"/>
        <w:rPr>
          <w:b/>
          <w:sz w:val="28"/>
          <w:szCs w:val="28"/>
        </w:rPr>
      </w:pPr>
      <w:r w:rsidRPr="001E15C2">
        <w:rPr>
          <w:b/>
          <w:sz w:val="28"/>
          <w:szCs w:val="28"/>
        </w:rPr>
        <w:t xml:space="preserve">ВІДДІЛ ОСВІТИ </w:t>
      </w:r>
    </w:p>
    <w:p w:rsidR="001B44EF" w:rsidRPr="001E15C2" w:rsidRDefault="001B44EF" w:rsidP="001E15C2">
      <w:pPr>
        <w:jc w:val="center"/>
        <w:rPr>
          <w:b/>
          <w:sz w:val="28"/>
          <w:szCs w:val="28"/>
        </w:rPr>
      </w:pPr>
    </w:p>
    <w:p w:rsidR="001B44EF" w:rsidRPr="001E15C2" w:rsidRDefault="001B44EF" w:rsidP="001E15C2">
      <w:pPr>
        <w:jc w:val="center"/>
        <w:rPr>
          <w:b/>
          <w:sz w:val="28"/>
          <w:szCs w:val="28"/>
        </w:rPr>
      </w:pPr>
      <w:r w:rsidRPr="001E15C2">
        <w:rPr>
          <w:b/>
          <w:sz w:val="28"/>
          <w:szCs w:val="28"/>
        </w:rPr>
        <w:t>НАКАЗ</w:t>
      </w:r>
    </w:p>
    <w:p w:rsidR="001B44EF" w:rsidRPr="001E15C2" w:rsidRDefault="001B44EF" w:rsidP="001E15C2">
      <w:pPr>
        <w:jc w:val="center"/>
        <w:rPr>
          <w:b/>
          <w:szCs w:val="28"/>
        </w:rPr>
      </w:pPr>
      <w:r w:rsidRPr="001E15C2">
        <w:rPr>
          <w:b/>
        </w:rPr>
        <w:t xml:space="preserve">                                           </w:t>
      </w:r>
    </w:p>
    <w:p w:rsidR="001B44EF" w:rsidRPr="001E15C2" w:rsidRDefault="001B44EF" w:rsidP="001E15C2">
      <w:pPr>
        <w:jc w:val="both"/>
        <w:rPr>
          <w:b/>
          <w:bCs/>
          <w:sz w:val="16"/>
          <w:szCs w:val="16"/>
          <w:u w:val="single"/>
        </w:rPr>
      </w:pPr>
    </w:p>
    <w:p w:rsidR="001B44EF" w:rsidRPr="00B02687" w:rsidRDefault="001B44EF" w:rsidP="005757BE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10</w:t>
      </w:r>
      <w:r w:rsidRPr="00B02687">
        <w:rPr>
          <w:b/>
          <w:sz w:val="28"/>
          <w:lang w:val="uk-UA"/>
        </w:rPr>
        <w:t>.</w:t>
      </w:r>
      <w:r>
        <w:rPr>
          <w:b/>
          <w:sz w:val="28"/>
          <w:lang w:val="uk-UA"/>
        </w:rPr>
        <w:t>01</w:t>
      </w:r>
      <w:r w:rsidRPr="00B02687">
        <w:rPr>
          <w:b/>
          <w:sz w:val="28"/>
          <w:lang w:val="uk-UA"/>
        </w:rPr>
        <w:t>.201</w:t>
      </w:r>
      <w:r>
        <w:rPr>
          <w:b/>
          <w:sz w:val="28"/>
          <w:lang w:val="uk-UA"/>
        </w:rPr>
        <w:t>9</w:t>
      </w:r>
      <w:r w:rsidRPr="00B02687">
        <w:rPr>
          <w:b/>
          <w:sz w:val="28"/>
          <w:lang w:val="uk-UA"/>
        </w:rPr>
        <w:t xml:space="preserve">           </w:t>
      </w:r>
      <w:r>
        <w:rPr>
          <w:b/>
          <w:sz w:val="28"/>
        </w:rPr>
        <w:t xml:space="preserve">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  <w:lang w:val="uk-UA"/>
        </w:rPr>
        <w:t xml:space="preserve">            Валки</w:t>
      </w:r>
      <w:r w:rsidRPr="00B02687">
        <w:rPr>
          <w:b/>
          <w:sz w:val="28"/>
        </w:rPr>
        <w:tab/>
      </w:r>
      <w:r w:rsidRPr="00B02687">
        <w:rPr>
          <w:b/>
          <w:sz w:val="28"/>
        </w:rPr>
        <w:tab/>
      </w:r>
      <w:r w:rsidRPr="00B02687">
        <w:rPr>
          <w:b/>
          <w:sz w:val="28"/>
        </w:rPr>
        <w:tab/>
      </w:r>
      <w:r w:rsidRPr="00B02687">
        <w:rPr>
          <w:b/>
          <w:sz w:val="28"/>
          <w:lang w:val="uk-UA"/>
        </w:rPr>
        <w:t xml:space="preserve">                  </w:t>
      </w:r>
      <w:r>
        <w:rPr>
          <w:b/>
          <w:sz w:val="28"/>
          <w:lang w:val="uk-UA"/>
        </w:rPr>
        <w:t xml:space="preserve">  </w:t>
      </w:r>
      <w:r w:rsidRPr="00B02687">
        <w:rPr>
          <w:b/>
          <w:sz w:val="28"/>
          <w:lang w:val="uk-UA"/>
        </w:rPr>
        <w:t xml:space="preserve">  </w:t>
      </w:r>
      <w:r>
        <w:rPr>
          <w:b/>
          <w:sz w:val="28"/>
          <w:lang w:val="uk-UA"/>
        </w:rPr>
        <w:t xml:space="preserve">     </w:t>
      </w:r>
      <w:r w:rsidRPr="00B02687">
        <w:rPr>
          <w:b/>
          <w:sz w:val="28"/>
          <w:lang w:val="uk-UA"/>
        </w:rPr>
        <w:t>№</w:t>
      </w:r>
      <w:r>
        <w:rPr>
          <w:b/>
          <w:sz w:val="28"/>
          <w:lang w:val="uk-UA"/>
        </w:rPr>
        <w:t xml:space="preserve"> 10</w:t>
      </w:r>
    </w:p>
    <w:p w:rsidR="001B44EF" w:rsidRPr="008E270D" w:rsidRDefault="001B44EF" w:rsidP="005757BE">
      <w:pPr>
        <w:rPr>
          <w:b/>
          <w:sz w:val="28"/>
          <w:szCs w:val="28"/>
          <w:lang w:val="uk-UA"/>
        </w:rPr>
      </w:pPr>
    </w:p>
    <w:p w:rsidR="001B44EF" w:rsidRDefault="001B44EF" w:rsidP="005757BE">
      <w:pPr>
        <w:rPr>
          <w:b/>
          <w:sz w:val="28"/>
          <w:lang w:val="uk-UA"/>
        </w:rPr>
      </w:pPr>
      <w:r w:rsidRPr="00B02687">
        <w:rPr>
          <w:b/>
          <w:sz w:val="28"/>
        </w:rPr>
        <w:t>Про</w:t>
      </w:r>
      <w:r>
        <w:rPr>
          <w:b/>
          <w:sz w:val="28"/>
          <w:lang w:val="uk-UA"/>
        </w:rPr>
        <w:t xml:space="preserve"> участь учнівських команд </w:t>
      </w:r>
    </w:p>
    <w:p w:rsidR="001B44EF" w:rsidRDefault="001B44EF" w:rsidP="005757BE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у ІІІ (обласному) етапі  Всеукраїнських </w:t>
      </w:r>
    </w:p>
    <w:p w:rsidR="001B44EF" w:rsidRDefault="001B44EF" w:rsidP="005757BE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учнівських олімпіад із навчальних </w:t>
      </w:r>
    </w:p>
    <w:p w:rsidR="001B44EF" w:rsidRPr="00B02687" w:rsidRDefault="001B44EF" w:rsidP="005757BE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предметів у 2018/2</w:t>
      </w:r>
      <w:r w:rsidRPr="009245C8">
        <w:rPr>
          <w:b/>
          <w:sz w:val="28"/>
          <w:lang w:val="uk-UA"/>
        </w:rPr>
        <w:t>01</w:t>
      </w:r>
      <w:r>
        <w:rPr>
          <w:b/>
          <w:sz w:val="28"/>
          <w:lang w:val="uk-UA"/>
        </w:rPr>
        <w:t xml:space="preserve">9 навчальному році  </w:t>
      </w:r>
    </w:p>
    <w:p w:rsidR="001B44EF" w:rsidRDefault="001B44EF" w:rsidP="005757BE">
      <w:pPr>
        <w:rPr>
          <w:sz w:val="28"/>
          <w:lang w:val="uk-UA"/>
        </w:rPr>
      </w:pPr>
    </w:p>
    <w:p w:rsidR="001B44EF" w:rsidRDefault="001B44EF" w:rsidP="001E15C2">
      <w:pPr>
        <w:spacing w:line="360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Згідно наказу Департаменту науки і освіти Харківської обласної державної адміністрації від 10.01.2019 № 4 «Про проведення ІІІ  етапу Всеукраїнських учнівських олімпіад </w:t>
      </w:r>
      <w:r w:rsidRPr="009245C8">
        <w:rPr>
          <w:sz w:val="28"/>
          <w:lang w:val="uk-UA"/>
        </w:rPr>
        <w:t>і</w:t>
      </w:r>
      <w:r>
        <w:rPr>
          <w:sz w:val="28"/>
          <w:lang w:val="uk-UA"/>
        </w:rPr>
        <w:t>з навчальних предметів у Харківській області у 2018</w:t>
      </w:r>
      <w:r w:rsidRPr="009245C8">
        <w:rPr>
          <w:sz w:val="28"/>
          <w:lang w:val="uk-UA"/>
        </w:rPr>
        <w:t>/</w:t>
      </w:r>
      <w:r>
        <w:rPr>
          <w:sz w:val="28"/>
          <w:lang w:val="uk-UA"/>
        </w:rPr>
        <w:t xml:space="preserve">2019 навчальному році» </w:t>
      </w:r>
    </w:p>
    <w:p w:rsidR="001B44EF" w:rsidRPr="00DD3F7B" w:rsidRDefault="001B44EF" w:rsidP="001E15C2">
      <w:pPr>
        <w:spacing w:line="360" w:lineRule="auto"/>
        <w:ind w:firstLine="708"/>
        <w:jc w:val="both"/>
        <w:rPr>
          <w:sz w:val="16"/>
          <w:szCs w:val="16"/>
          <w:lang w:val="uk-UA"/>
        </w:rPr>
      </w:pPr>
    </w:p>
    <w:p w:rsidR="001B44EF" w:rsidRPr="00573263" w:rsidRDefault="001B44EF" w:rsidP="001E15C2">
      <w:pPr>
        <w:spacing w:line="360" w:lineRule="auto"/>
        <w:rPr>
          <w:bCs/>
          <w:sz w:val="28"/>
          <w:lang w:val="uk-UA"/>
        </w:rPr>
      </w:pPr>
      <w:r w:rsidRPr="00573263">
        <w:rPr>
          <w:bCs/>
          <w:sz w:val="28"/>
          <w:lang w:val="uk-UA"/>
        </w:rPr>
        <w:t>НАКАЗУЮ:</w:t>
      </w:r>
    </w:p>
    <w:p w:rsidR="001B44EF" w:rsidRDefault="001B44EF" w:rsidP="001E15C2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1. Районному методичному кабінету (Іванська Л.П.) н</w:t>
      </w:r>
      <w:r>
        <w:rPr>
          <w:bCs/>
          <w:sz w:val="28"/>
          <w:szCs w:val="28"/>
          <w:lang w:val="uk-UA"/>
        </w:rPr>
        <w:t xml:space="preserve">аправити учнівські команди на </w:t>
      </w:r>
      <w:r>
        <w:rPr>
          <w:sz w:val="28"/>
          <w:lang w:val="uk-UA"/>
        </w:rPr>
        <w:t>ІІІ етап Всеукраїнських учнівських олімпіад із навчальних предметів у м. Харків згідно графіка (додаток 1).</w:t>
      </w:r>
    </w:p>
    <w:p w:rsidR="001B44EF" w:rsidRPr="00377C52" w:rsidRDefault="001B44EF" w:rsidP="005757BE">
      <w:pPr>
        <w:jc w:val="right"/>
        <w:rPr>
          <w:bCs/>
          <w:sz w:val="28"/>
          <w:szCs w:val="28"/>
          <w:lang w:val="uk-UA"/>
        </w:rPr>
      </w:pPr>
      <w:r>
        <w:rPr>
          <w:sz w:val="28"/>
          <w:lang w:val="uk-UA"/>
        </w:rPr>
        <w:t xml:space="preserve">12.01-12.02.2019 </w:t>
      </w:r>
    </w:p>
    <w:p w:rsidR="001B44EF" w:rsidRDefault="001B44EF" w:rsidP="005757BE">
      <w:pPr>
        <w:ind w:left="360"/>
        <w:jc w:val="center"/>
        <w:rPr>
          <w:b/>
          <w:bCs/>
          <w:sz w:val="16"/>
          <w:lang w:val="uk-UA"/>
        </w:rPr>
      </w:pPr>
    </w:p>
    <w:p w:rsidR="001B44EF" w:rsidRDefault="001B44EF" w:rsidP="005757BE">
      <w:pPr>
        <w:spacing w:line="360" w:lineRule="auto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2. Затвердити склад керівників команд, на яких покласти відповідальність за життя і здоров’я членів учнівських команд у дорозі та під час проведення олімпіад (додаток 2).  </w:t>
      </w:r>
    </w:p>
    <w:p w:rsidR="001B44EF" w:rsidRPr="00986D6B" w:rsidRDefault="001B44EF" w:rsidP="005757BE">
      <w:pPr>
        <w:spacing w:line="360" w:lineRule="auto"/>
        <w:ind w:left="480" w:hanging="360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sz w:val="28"/>
          <w:lang w:val="uk-UA"/>
        </w:rPr>
        <w:t>12.01-12.02.2019</w:t>
      </w:r>
      <w:r>
        <w:rPr>
          <w:sz w:val="16"/>
          <w:szCs w:val="16"/>
          <w:lang w:val="uk-UA"/>
        </w:rPr>
        <w:t xml:space="preserve">  </w:t>
      </w:r>
    </w:p>
    <w:p w:rsidR="001B44EF" w:rsidRDefault="001B44EF" w:rsidP="005757BE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3. Керівникам загальноосвітніх навчальних закладів забезпечити явку учнів та вчителів на ІІІ етап Всеукраїнських учнівських олімпіад з базових дисциплін</w:t>
      </w:r>
    </w:p>
    <w:p w:rsidR="001B44EF" w:rsidRDefault="001B44EF" w:rsidP="005757BE">
      <w:pPr>
        <w:jc w:val="right"/>
        <w:rPr>
          <w:sz w:val="28"/>
          <w:lang w:val="uk-UA"/>
        </w:rPr>
      </w:pPr>
      <w:r>
        <w:rPr>
          <w:sz w:val="28"/>
          <w:lang w:val="uk-UA"/>
        </w:rPr>
        <w:t>12.01-12.02.2019</w:t>
      </w:r>
    </w:p>
    <w:p w:rsidR="001B44EF" w:rsidRPr="00861A0E" w:rsidRDefault="001B44EF" w:rsidP="005757BE">
      <w:pPr>
        <w:jc w:val="both"/>
        <w:rPr>
          <w:sz w:val="16"/>
          <w:szCs w:val="16"/>
          <w:lang w:val="uk-UA"/>
        </w:rPr>
      </w:pPr>
      <w:r>
        <w:rPr>
          <w:sz w:val="28"/>
          <w:lang w:val="uk-UA"/>
        </w:rPr>
        <w:t xml:space="preserve">     </w:t>
      </w:r>
    </w:p>
    <w:p w:rsidR="001B44EF" w:rsidRDefault="001B44EF" w:rsidP="005757BE">
      <w:pPr>
        <w:rPr>
          <w:sz w:val="28"/>
          <w:lang w:val="uk-UA"/>
        </w:rPr>
      </w:pPr>
      <w:r>
        <w:rPr>
          <w:sz w:val="28"/>
          <w:lang w:val="uk-UA"/>
        </w:rPr>
        <w:t>4. Контроль за виконанням даного наказу залишаю за собою.</w:t>
      </w:r>
    </w:p>
    <w:p w:rsidR="001B44EF" w:rsidRDefault="001B44EF" w:rsidP="005757BE">
      <w:pPr>
        <w:rPr>
          <w:sz w:val="28"/>
          <w:lang w:val="uk-UA"/>
        </w:rPr>
      </w:pPr>
    </w:p>
    <w:p w:rsidR="001B44EF" w:rsidRDefault="001B44EF" w:rsidP="005757BE">
      <w:pPr>
        <w:rPr>
          <w:sz w:val="16"/>
          <w:lang w:val="uk-UA"/>
        </w:rPr>
      </w:pPr>
    </w:p>
    <w:p w:rsidR="001B44EF" w:rsidRDefault="001B44EF" w:rsidP="005757B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B425B1">
        <w:rPr>
          <w:b/>
          <w:sz w:val="28"/>
          <w:szCs w:val="28"/>
          <w:lang w:val="uk-UA"/>
        </w:rPr>
        <w:t>ачальник</w:t>
      </w:r>
      <w:r>
        <w:rPr>
          <w:sz w:val="16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відділу освіти </w:t>
      </w:r>
      <w:r w:rsidRPr="00B425B1">
        <w:rPr>
          <w:b/>
          <w:sz w:val="28"/>
          <w:szCs w:val="28"/>
          <w:lang w:val="uk-UA"/>
        </w:rPr>
        <w:t xml:space="preserve"> </w:t>
      </w:r>
      <w:r w:rsidRPr="00DF5BA2">
        <w:rPr>
          <w:b/>
          <w:sz w:val="28"/>
          <w:szCs w:val="28"/>
          <w:lang w:val="uk-UA"/>
        </w:rPr>
        <w:t xml:space="preserve">                 </w:t>
      </w:r>
      <w:r>
        <w:rPr>
          <w:b/>
          <w:sz w:val="28"/>
          <w:szCs w:val="28"/>
          <w:lang w:val="uk-UA"/>
        </w:rPr>
        <w:t xml:space="preserve">   </w:t>
      </w:r>
      <w:r w:rsidRPr="00DF5BA2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            </w:t>
      </w:r>
      <w:r w:rsidRPr="00DF5BA2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В. НОВОСЕЛ </w:t>
      </w:r>
      <w:r w:rsidRPr="00DF5BA2">
        <w:rPr>
          <w:b/>
          <w:sz w:val="28"/>
          <w:szCs w:val="28"/>
          <w:lang w:val="uk-UA"/>
        </w:rPr>
        <w:t xml:space="preserve"> </w:t>
      </w:r>
    </w:p>
    <w:p w:rsidR="001B44EF" w:rsidRPr="008E270D" w:rsidRDefault="001B44EF" w:rsidP="005757BE">
      <w:pPr>
        <w:rPr>
          <w:lang w:val="uk-UA"/>
        </w:rPr>
      </w:pPr>
      <w:r w:rsidRPr="008E270D">
        <w:rPr>
          <w:lang w:val="uk-UA"/>
        </w:rPr>
        <w:t>Іванська</w:t>
      </w:r>
      <w:r w:rsidRPr="00D039CC">
        <w:rPr>
          <w:lang w:val="uk-UA"/>
        </w:rPr>
        <w:t>,</w:t>
      </w:r>
      <w:r w:rsidRPr="008E270D">
        <w:rPr>
          <w:lang w:val="uk-UA"/>
        </w:rPr>
        <w:t xml:space="preserve">  5  11  30</w:t>
      </w:r>
      <w:r w:rsidRPr="00D039CC">
        <w:rPr>
          <w:lang w:val="uk-UA"/>
        </w:rPr>
        <w:t xml:space="preserve">  </w:t>
      </w:r>
    </w:p>
    <w:p w:rsidR="001B44EF" w:rsidRDefault="001B44EF" w:rsidP="005757BE">
      <w:pPr>
        <w:ind w:left="6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</w:p>
    <w:p w:rsidR="001B44EF" w:rsidRPr="00FC799C" w:rsidRDefault="001B44EF" w:rsidP="005757BE">
      <w:pPr>
        <w:ind w:left="6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1</w:t>
      </w:r>
    </w:p>
    <w:p w:rsidR="001B44EF" w:rsidRPr="00FC799C" w:rsidRDefault="001B44EF" w:rsidP="005757BE">
      <w:pPr>
        <w:ind w:left="6240"/>
        <w:rPr>
          <w:sz w:val="28"/>
          <w:szCs w:val="28"/>
          <w:lang w:val="uk-UA"/>
        </w:rPr>
      </w:pPr>
      <w:r w:rsidRPr="00FC799C">
        <w:rPr>
          <w:sz w:val="28"/>
          <w:szCs w:val="28"/>
          <w:lang w:val="uk-UA"/>
        </w:rPr>
        <w:t>до наказу відділу освіти Валківської район</w:t>
      </w:r>
      <w:r>
        <w:rPr>
          <w:sz w:val="28"/>
          <w:szCs w:val="28"/>
          <w:lang w:val="uk-UA"/>
        </w:rPr>
        <w:t>н</w:t>
      </w:r>
      <w:r w:rsidRPr="00FC799C">
        <w:rPr>
          <w:sz w:val="28"/>
          <w:szCs w:val="28"/>
          <w:lang w:val="uk-UA"/>
        </w:rPr>
        <w:t xml:space="preserve">ої державної адміністрації </w:t>
      </w:r>
    </w:p>
    <w:p w:rsidR="001B44EF" w:rsidRPr="00FC799C" w:rsidRDefault="001B44EF" w:rsidP="005757BE">
      <w:pPr>
        <w:ind w:left="6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10</w:t>
      </w:r>
      <w:r w:rsidRPr="00FC799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01</w:t>
      </w:r>
      <w:r w:rsidRPr="00FC799C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9</w:t>
      </w:r>
      <w:r w:rsidRPr="00FC799C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10</w:t>
      </w:r>
    </w:p>
    <w:p w:rsidR="001B44EF" w:rsidRDefault="001B44EF" w:rsidP="005757BE">
      <w:pPr>
        <w:ind w:left="6240"/>
        <w:rPr>
          <w:sz w:val="28"/>
          <w:szCs w:val="28"/>
          <w:lang w:val="uk-UA"/>
        </w:rPr>
      </w:pPr>
    </w:p>
    <w:p w:rsidR="001B44EF" w:rsidRPr="006617F6" w:rsidRDefault="001B44EF" w:rsidP="009768D7">
      <w:pPr>
        <w:spacing w:line="226" w:lineRule="auto"/>
        <w:jc w:val="center"/>
        <w:rPr>
          <w:b/>
          <w:lang w:val="uk-UA"/>
        </w:rPr>
      </w:pPr>
      <w:r w:rsidRPr="006617F6">
        <w:rPr>
          <w:b/>
          <w:lang w:val="uk-UA"/>
        </w:rPr>
        <w:t>Графік проведення</w:t>
      </w:r>
    </w:p>
    <w:p w:rsidR="001B44EF" w:rsidRPr="006617F6" w:rsidRDefault="001B44EF" w:rsidP="009768D7">
      <w:pPr>
        <w:spacing w:line="226" w:lineRule="auto"/>
        <w:jc w:val="center"/>
        <w:rPr>
          <w:b/>
          <w:lang w:val="uk-UA"/>
        </w:rPr>
      </w:pPr>
      <w:r w:rsidRPr="006617F6">
        <w:rPr>
          <w:b/>
          <w:lang w:val="uk-UA"/>
        </w:rPr>
        <w:t>ІІІ етапу Всеукраїнських учнівських олімпіад</w:t>
      </w:r>
    </w:p>
    <w:p w:rsidR="001B44EF" w:rsidRPr="006617F6" w:rsidRDefault="001B44EF" w:rsidP="009768D7">
      <w:pPr>
        <w:spacing w:line="226" w:lineRule="auto"/>
        <w:jc w:val="center"/>
        <w:rPr>
          <w:b/>
          <w:lang w:val="uk-UA"/>
        </w:rPr>
      </w:pPr>
      <w:r w:rsidRPr="006617F6">
        <w:rPr>
          <w:b/>
          <w:lang w:val="uk-UA"/>
        </w:rPr>
        <w:t>із навчальних предметів у 201</w:t>
      </w:r>
      <w:r w:rsidRPr="006617F6">
        <w:rPr>
          <w:b/>
        </w:rPr>
        <w:t>8</w:t>
      </w:r>
      <w:r w:rsidRPr="006617F6">
        <w:rPr>
          <w:b/>
          <w:lang w:val="uk-UA"/>
        </w:rPr>
        <w:t>/201</w:t>
      </w:r>
      <w:r w:rsidRPr="006617F6">
        <w:rPr>
          <w:b/>
        </w:rPr>
        <w:t>9</w:t>
      </w:r>
      <w:r w:rsidRPr="006617F6">
        <w:rPr>
          <w:b/>
          <w:lang w:val="uk-UA"/>
        </w:rPr>
        <w:t xml:space="preserve"> навчальному році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"/>
        <w:gridCol w:w="1569"/>
        <w:gridCol w:w="46"/>
        <w:gridCol w:w="781"/>
        <w:gridCol w:w="1296"/>
        <w:gridCol w:w="6034"/>
      </w:tblGrid>
      <w:tr w:rsidR="001B44EF" w:rsidRPr="00C1391F" w:rsidTr="00D85ED8">
        <w:trPr>
          <w:trHeight w:val="515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center"/>
              <w:rPr>
                <w:b/>
                <w:lang w:val="uk-UA"/>
              </w:rPr>
            </w:pPr>
            <w:r w:rsidRPr="00C1391F">
              <w:rPr>
                <w:b/>
                <w:lang w:val="uk-UA"/>
              </w:rPr>
              <w:t>№</w:t>
            </w:r>
          </w:p>
          <w:p w:rsidR="001B44EF" w:rsidRPr="00C1391F" w:rsidRDefault="001B44EF" w:rsidP="00D85ED8">
            <w:pPr>
              <w:spacing w:line="225" w:lineRule="auto"/>
              <w:jc w:val="center"/>
              <w:rPr>
                <w:b/>
                <w:lang w:val="uk-UA"/>
              </w:rPr>
            </w:pPr>
            <w:r w:rsidRPr="00C1391F">
              <w:rPr>
                <w:b/>
                <w:lang w:val="uk-UA"/>
              </w:rPr>
              <w:t>з/п</w:t>
            </w: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center"/>
              <w:rPr>
                <w:b/>
              </w:rPr>
            </w:pPr>
            <w:r w:rsidRPr="00C1391F">
              <w:rPr>
                <w:b/>
                <w:lang w:val="uk-UA"/>
              </w:rPr>
              <w:t>Пр</w:t>
            </w:r>
            <w:r w:rsidRPr="00C1391F">
              <w:rPr>
                <w:b/>
              </w:rPr>
              <w:t>едмет</w:t>
            </w:r>
          </w:p>
        </w:tc>
        <w:tc>
          <w:tcPr>
            <w:tcW w:w="1296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center"/>
              <w:rPr>
                <w:b/>
              </w:rPr>
            </w:pPr>
            <w:r w:rsidRPr="00C1391F">
              <w:rPr>
                <w:b/>
              </w:rPr>
              <w:t>Дата</w:t>
            </w:r>
          </w:p>
        </w:tc>
        <w:tc>
          <w:tcPr>
            <w:tcW w:w="6034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center"/>
              <w:rPr>
                <w:b/>
                <w:lang w:val="uk-UA"/>
              </w:rPr>
            </w:pPr>
            <w:r w:rsidRPr="00C1391F">
              <w:rPr>
                <w:b/>
                <w:lang w:val="uk-UA"/>
              </w:rPr>
              <w:t>Місце проведення</w:t>
            </w:r>
          </w:p>
        </w:tc>
      </w:tr>
      <w:tr w:rsidR="001B44EF" w:rsidRPr="00C1391F" w:rsidTr="00D85ED8">
        <w:trPr>
          <w:trHeight w:val="515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Трудове навчання</w:t>
            </w:r>
          </w:p>
        </w:tc>
        <w:tc>
          <w:tcPr>
            <w:tcW w:w="1296" w:type="dxa"/>
            <w:vAlign w:val="center"/>
          </w:tcPr>
          <w:p w:rsidR="001B44EF" w:rsidRPr="00EE7DC2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12.01.2019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spacing w:val="-20"/>
                <w:lang w:val="uk-UA"/>
              </w:rPr>
            </w:pPr>
            <w:r w:rsidRPr="00C1391F">
              <w:rPr>
                <w:lang w:val="uk-UA"/>
              </w:rPr>
              <w:t>Харківська спеціалізована школа І-ІІІ ступенів № 17,</w:t>
            </w:r>
          </w:p>
          <w:p w:rsidR="001B44EF" w:rsidRPr="00C1391F" w:rsidRDefault="001B44EF" w:rsidP="00D85ED8">
            <w:pPr>
              <w:spacing w:line="225" w:lineRule="auto"/>
              <w:rPr>
                <w:spacing w:val="-20"/>
                <w:lang w:val="uk-UA"/>
              </w:rPr>
            </w:pPr>
            <w:r w:rsidRPr="00C1391F">
              <w:rPr>
                <w:spacing w:val="-20"/>
                <w:lang w:val="uk-UA"/>
              </w:rPr>
              <w:t xml:space="preserve">Харківська гімназія № 55, </w:t>
            </w:r>
          </w:p>
          <w:p w:rsidR="001B44EF" w:rsidRPr="00C1391F" w:rsidRDefault="001B44EF" w:rsidP="00D85ED8">
            <w:pPr>
              <w:spacing w:line="225" w:lineRule="auto"/>
              <w:rPr>
                <w:spacing w:val="-20"/>
                <w:lang w:val="uk-UA"/>
              </w:rPr>
            </w:pPr>
            <w:r w:rsidRPr="00C1391F">
              <w:rPr>
                <w:lang w:val="uk-UA"/>
              </w:rPr>
              <w:t>Харківський ліцей № 107</w:t>
            </w:r>
          </w:p>
        </w:tc>
      </w:tr>
      <w:tr w:rsidR="001B44EF" w:rsidRPr="00C1391F" w:rsidTr="00D85ED8">
        <w:trPr>
          <w:trHeight w:val="515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396" w:type="dxa"/>
            <w:gridSpan w:val="3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Іноземні мови (англійська, німецька, французька, іспанська мови, іврит) І тур</w:t>
            </w:r>
          </w:p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Іноземні мови (англійська, німецька) ІІ тур</w:t>
            </w:r>
          </w:p>
        </w:tc>
        <w:tc>
          <w:tcPr>
            <w:tcW w:w="1296" w:type="dxa"/>
          </w:tcPr>
          <w:p w:rsidR="001B44EF" w:rsidRDefault="001B44EF" w:rsidP="00D85ED8">
            <w:pPr>
              <w:spacing w:line="225" w:lineRule="auto"/>
              <w:rPr>
                <w:lang w:val="en-US"/>
              </w:rPr>
            </w:pPr>
            <w:r>
              <w:rPr>
                <w:lang w:val="en-US"/>
              </w:rPr>
              <w:t>19.01.2019</w:t>
            </w:r>
          </w:p>
          <w:p w:rsidR="001B44EF" w:rsidRDefault="001B44EF" w:rsidP="00D85ED8">
            <w:pPr>
              <w:spacing w:line="225" w:lineRule="auto"/>
              <w:rPr>
                <w:lang w:val="en-US"/>
              </w:rPr>
            </w:pPr>
          </w:p>
          <w:p w:rsidR="001B44EF" w:rsidRDefault="001B44EF" w:rsidP="00D85ED8">
            <w:pPr>
              <w:spacing w:line="225" w:lineRule="auto"/>
              <w:rPr>
                <w:lang w:val="en-US"/>
              </w:rPr>
            </w:pPr>
          </w:p>
          <w:p w:rsidR="001B44EF" w:rsidRDefault="001B44EF" w:rsidP="00D85ED8">
            <w:pPr>
              <w:spacing w:line="225" w:lineRule="auto"/>
              <w:rPr>
                <w:lang w:val="en-US"/>
              </w:rPr>
            </w:pPr>
          </w:p>
          <w:p w:rsidR="001B44EF" w:rsidRDefault="001B44EF" w:rsidP="00D85ED8">
            <w:pPr>
              <w:spacing w:line="225" w:lineRule="auto"/>
              <w:rPr>
                <w:lang w:val="en-US"/>
              </w:rPr>
            </w:pPr>
          </w:p>
          <w:p w:rsidR="001B44EF" w:rsidRDefault="001B44EF" w:rsidP="00D85ED8">
            <w:pPr>
              <w:spacing w:line="225" w:lineRule="auto"/>
              <w:rPr>
                <w:lang w:val="en-US"/>
              </w:rPr>
            </w:pPr>
          </w:p>
          <w:p w:rsidR="001B44EF" w:rsidRDefault="001B44EF" w:rsidP="00D85ED8">
            <w:pPr>
              <w:spacing w:line="225" w:lineRule="auto"/>
              <w:rPr>
                <w:lang w:val="en-US"/>
              </w:rPr>
            </w:pPr>
          </w:p>
          <w:p w:rsidR="001B44EF" w:rsidRDefault="001B44EF" w:rsidP="00D85ED8">
            <w:pPr>
              <w:spacing w:line="225" w:lineRule="auto"/>
              <w:rPr>
                <w:lang w:val="en-US"/>
              </w:rPr>
            </w:pPr>
          </w:p>
          <w:p w:rsidR="001B44EF" w:rsidRPr="00A72EDB" w:rsidRDefault="001B44EF" w:rsidP="00D85ED8">
            <w:pPr>
              <w:spacing w:line="225" w:lineRule="auto"/>
              <w:rPr>
                <w:lang w:val="en-US"/>
              </w:rPr>
            </w:pPr>
            <w:r>
              <w:rPr>
                <w:lang w:val="en-US"/>
              </w:rPr>
              <w:t>26.01.2019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педагогічний університет імені Г.С. Сковороди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69" w:type="dxa"/>
            <w:tcBorders>
              <w:right w:val="nil"/>
            </w:tcBorders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Математика</w:t>
            </w:r>
          </w:p>
        </w:tc>
        <w:tc>
          <w:tcPr>
            <w:tcW w:w="827" w:type="dxa"/>
            <w:gridSpan w:val="2"/>
            <w:tcBorders>
              <w:left w:val="nil"/>
            </w:tcBorders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 тур</w:t>
            </w:r>
          </w:p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ІІ тур</w:t>
            </w:r>
          </w:p>
        </w:tc>
        <w:tc>
          <w:tcPr>
            <w:tcW w:w="1296" w:type="dxa"/>
            <w:vAlign w:val="center"/>
          </w:tcPr>
          <w:p w:rsidR="001B44EF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20.01.2019</w:t>
            </w:r>
          </w:p>
          <w:p w:rsidR="001B44EF" w:rsidRPr="00434DF0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28.01.2019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університет імені В.Н. Каразіна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Хімія</w:t>
            </w:r>
          </w:p>
        </w:tc>
        <w:tc>
          <w:tcPr>
            <w:tcW w:w="1296" w:type="dxa"/>
            <w:vAlign w:val="center"/>
          </w:tcPr>
          <w:p w:rsidR="001B44EF" w:rsidRPr="00B46262" w:rsidRDefault="001B44EF" w:rsidP="00D85ED8">
            <w:pPr>
              <w:spacing w:line="225" w:lineRule="auto"/>
              <w:jc w:val="both"/>
              <w:rPr>
                <w:highlight w:val="yellow"/>
                <w:lang w:val="en-US"/>
              </w:rPr>
            </w:pPr>
            <w:r w:rsidRPr="006820BA">
              <w:rPr>
                <w:lang w:val="en-US"/>
              </w:rPr>
              <w:t>22.01.2019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університет імені В.Н. Каразіна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Історія</w:t>
            </w:r>
          </w:p>
        </w:tc>
        <w:tc>
          <w:tcPr>
            <w:tcW w:w="1296" w:type="dxa"/>
            <w:vAlign w:val="center"/>
          </w:tcPr>
          <w:p w:rsidR="001B44EF" w:rsidRPr="002A3A82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 w:rsidRPr="002A3A82">
              <w:rPr>
                <w:lang w:val="en-US"/>
              </w:rPr>
              <w:t>23.01.2019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університет імені В.Н. Каразіна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tabs>
                <w:tab w:val="left" w:pos="312"/>
              </w:tabs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Фізика</w:t>
            </w:r>
          </w:p>
        </w:tc>
        <w:tc>
          <w:tcPr>
            <w:tcW w:w="1296" w:type="dxa"/>
            <w:vAlign w:val="center"/>
          </w:tcPr>
          <w:p w:rsidR="001B44EF" w:rsidRPr="00280F58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25.01.2019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університет імені В.Н. Каразіна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Біологія</w:t>
            </w:r>
          </w:p>
        </w:tc>
        <w:tc>
          <w:tcPr>
            <w:tcW w:w="1296" w:type="dxa"/>
            <w:vAlign w:val="center"/>
          </w:tcPr>
          <w:p w:rsidR="001B44EF" w:rsidRPr="003F6AA0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26.01.2019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>
              <w:rPr>
                <w:lang w:val="uk-UA"/>
              </w:rPr>
              <w:t>Національний фармацевтичний університет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 xml:space="preserve">Екологія </w:t>
            </w:r>
          </w:p>
        </w:tc>
        <w:tc>
          <w:tcPr>
            <w:tcW w:w="1296" w:type="dxa"/>
            <w:vAlign w:val="center"/>
          </w:tcPr>
          <w:p w:rsidR="001B44EF" w:rsidRPr="003F6AA0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uk-UA"/>
              </w:rPr>
              <w:t>29.01.201</w:t>
            </w:r>
            <w:r>
              <w:rPr>
                <w:lang w:val="en-US"/>
              </w:rPr>
              <w:t>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університет міського господарства імені О.М. Бекетова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 xml:space="preserve">Українська мова та література </w:t>
            </w:r>
          </w:p>
        </w:tc>
        <w:tc>
          <w:tcPr>
            <w:tcW w:w="1296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31.01.2019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педагогічний університет імені Г.С. Сковороди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Економіка</w:t>
            </w:r>
          </w:p>
        </w:tc>
        <w:tc>
          <w:tcPr>
            <w:tcW w:w="1296" w:type="dxa"/>
            <w:vAlign w:val="center"/>
          </w:tcPr>
          <w:p w:rsidR="001B44EF" w:rsidRPr="003F6AA0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uk-UA"/>
              </w:rPr>
              <w:t>01.02.201</w:t>
            </w:r>
            <w:r>
              <w:rPr>
                <w:lang w:val="en-US"/>
              </w:rPr>
              <w:t>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університет</w:t>
            </w:r>
          </w:p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імені В.Н. Каразіна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569" w:type="dxa"/>
            <w:tcBorders>
              <w:top w:val="nil"/>
              <w:bottom w:val="nil"/>
              <w:right w:val="nil"/>
            </w:tcBorders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Інформатика</w:t>
            </w:r>
          </w:p>
        </w:tc>
        <w:tc>
          <w:tcPr>
            <w:tcW w:w="827" w:type="dxa"/>
            <w:gridSpan w:val="2"/>
            <w:tcBorders>
              <w:left w:val="nil"/>
            </w:tcBorders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 тур</w:t>
            </w:r>
          </w:p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ІІ тур</w:t>
            </w:r>
          </w:p>
        </w:tc>
        <w:tc>
          <w:tcPr>
            <w:tcW w:w="1296" w:type="dxa"/>
            <w:vAlign w:val="center"/>
          </w:tcPr>
          <w:p w:rsidR="001B44EF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02.02.2019</w:t>
            </w:r>
          </w:p>
          <w:p w:rsidR="001B44EF" w:rsidRPr="003F6AA0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03.02.2019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економічний університет Семена Кузнеця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Астрономія</w:t>
            </w:r>
          </w:p>
        </w:tc>
        <w:tc>
          <w:tcPr>
            <w:tcW w:w="1296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081333">
              <w:rPr>
                <w:lang w:val="uk-UA"/>
              </w:rPr>
              <w:t>0</w:t>
            </w:r>
            <w:r w:rsidRPr="00081333">
              <w:rPr>
                <w:lang w:val="en-US"/>
              </w:rPr>
              <w:t>7</w:t>
            </w:r>
            <w:r w:rsidRPr="00081333">
              <w:rPr>
                <w:lang w:val="uk-UA"/>
              </w:rPr>
              <w:t>.02.201</w:t>
            </w:r>
            <w:r w:rsidRPr="00081333">
              <w:rPr>
                <w:lang w:val="en-US"/>
              </w:rPr>
              <w:t>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університет</w:t>
            </w:r>
          </w:p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імені В.Н. Каразіна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Географія</w:t>
            </w:r>
          </w:p>
        </w:tc>
        <w:tc>
          <w:tcPr>
            <w:tcW w:w="1296" w:type="dxa"/>
            <w:vAlign w:val="center"/>
          </w:tcPr>
          <w:p w:rsidR="001B44EF" w:rsidRPr="003F6AA0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uk-UA"/>
              </w:rPr>
              <w:t>08.02.201</w:t>
            </w:r>
            <w:r>
              <w:rPr>
                <w:lang w:val="en-US"/>
              </w:rPr>
              <w:t>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університет</w:t>
            </w:r>
          </w:p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імені В.Н. Каразіна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15" w:type="dxa"/>
            <w:gridSpan w:val="2"/>
            <w:tcBorders>
              <w:top w:val="nil"/>
              <w:right w:val="nil"/>
            </w:tcBorders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Інформаційні технології</w:t>
            </w:r>
          </w:p>
        </w:tc>
        <w:tc>
          <w:tcPr>
            <w:tcW w:w="781" w:type="dxa"/>
            <w:tcBorders>
              <w:left w:val="nil"/>
            </w:tcBorders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 тур</w:t>
            </w:r>
          </w:p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ІІ тур</w:t>
            </w:r>
          </w:p>
        </w:tc>
        <w:tc>
          <w:tcPr>
            <w:tcW w:w="1296" w:type="dxa"/>
            <w:vAlign w:val="center"/>
          </w:tcPr>
          <w:p w:rsidR="001B44E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>
              <w:rPr>
                <w:lang w:val="en-US"/>
              </w:rPr>
              <w:t>09.02.2019</w:t>
            </w:r>
          </w:p>
          <w:p w:rsidR="001B44EF" w:rsidRPr="003E77A4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10.02.2019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університет радіоелектроніки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Російська мова та література</w:t>
            </w:r>
          </w:p>
        </w:tc>
        <w:tc>
          <w:tcPr>
            <w:tcW w:w="1296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10.02.2019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педагогічний університет імені Г.С. Сковороди</w:t>
            </w:r>
          </w:p>
        </w:tc>
      </w:tr>
      <w:tr w:rsidR="001B44EF" w:rsidRPr="00C1391F" w:rsidTr="00D85ED8">
        <w:trPr>
          <w:trHeight w:val="524"/>
          <w:jc w:val="center"/>
        </w:trPr>
        <w:tc>
          <w:tcPr>
            <w:tcW w:w="518" w:type="dxa"/>
            <w:vAlign w:val="center"/>
          </w:tcPr>
          <w:p w:rsidR="001B44EF" w:rsidRPr="00C1391F" w:rsidRDefault="001B44EF" w:rsidP="009768D7">
            <w:pPr>
              <w:pStyle w:val="ListParagraph"/>
              <w:numPr>
                <w:ilvl w:val="0"/>
                <w:numId w:val="1"/>
              </w:numPr>
              <w:spacing w:line="225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96" w:type="dxa"/>
            <w:gridSpan w:val="3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Правознавство</w:t>
            </w:r>
          </w:p>
        </w:tc>
        <w:tc>
          <w:tcPr>
            <w:tcW w:w="1296" w:type="dxa"/>
            <w:vAlign w:val="center"/>
          </w:tcPr>
          <w:p w:rsidR="001B44EF" w:rsidRPr="005F25CF" w:rsidRDefault="001B44EF" w:rsidP="00D85ED8">
            <w:pPr>
              <w:spacing w:line="225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12.02.2019</w:t>
            </w:r>
          </w:p>
        </w:tc>
        <w:tc>
          <w:tcPr>
            <w:tcW w:w="6034" w:type="dxa"/>
          </w:tcPr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Харківський національний юридичний  університет ім. Я. Мудрого</w:t>
            </w:r>
          </w:p>
        </w:tc>
      </w:tr>
    </w:tbl>
    <w:p w:rsidR="001B44EF" w:rsidRDefault="001B44EF" w:rsidP="009768D7">
      <w:pPr>
        <w:spacing w:line="226" w:lineRule="auto"/>
        <w:jc w:val="both"/>
        <w:rPr>
          <w:sz w:val="8"/>
          <w:szCs w:val="8"/>
          <w:highlight w:val="yellow"/>
          <w:lang w:val="uk-UA"/>
        </w:rPr>
      </w:pPr>
    </w:p>
    <w:p w:rsidR="001B44EF" w:rsidRDefault="001B44EF" w:rsidP="009768D7">
      <w:pPr>
        <w:spacing w:line="226" w:lineRule="auto"/>
        <w:jc w:val="both"/>
        <w:rPr>
          <w:sz w:val="8"/>
          <w:szCs w:val="8"/>
          <w:highlight w:val="yellow"/>
          <w:lang w:val="uk-UA"/>
        </w:rPr>
      </w:pPr>
    </w:p>
    <w:p w:rsidR="001B44EF" w:rsidRPr="000517D6" w:rsidRDefault="001B44EF" w:rsidP="009768D7">
      <w:pPr>
        <w:spacing w:line="226" w:lineRule="auto"/>
        <w:jc w:val="both"/>
        <w:rPr>
          <w:sz w:val="8"/>
          <w:szCs w:val="8"/>
          <w:highlight w:val="yellow"/>
          <w:lang w:val="uk-UA"/>
        </w:rPr>
      </w:pPr>
    </w:p>
    <w:p w:rsidR="001B44EF" w:rsidRDefault="001B44EF" w:rsidP="005757BE">
      <w:pPr>
        <w:ind w:left="6240"/>
        <w:rPr>
          <w:sz w:val="28"/>
          <w:szCs w:val="28"/>
          <w:lang w:val="uk-UA"/>
        </w:rPr>
      </w:pPr>
    </w:p>
    <w:p w:rsidR="001B44EF" w:rsidRPr="00FC799C" w:rsidRDefault="001B44EF" w:rsidP="005757BE">
      <w:pPr>
        <w:ind w:left="6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2</w:t>
      </w:r>
    </w:p>
    <w:p w:rsidR="001B44EF" w:rsidRPr="00FC799C" w:rsidRDefault="001B44EF" w:rsidP="005757BE">
      <w:pPr>
        <w:ind w:left="6240"/>
        <w:rPr>
          <w:sz w:val="28"/>
          <w:szCs w:val="28"/>
          <w:lang w:val="uk-UA"/>
        </w:rPr>
      </w:pPr>
      <w:r w:rsidRPr="00FC799C">
        <w:rPr>
          <w:sz w:val="28"/>
          <w:szCs w:val="28"/>
          <w:lang w:val="uk-UA"/>
        </w:rPr>
        <w:t>до наказу відділу освіти Валківської район</w:t>
      </w:r>
      <w:r>
        <w:rPr>
          <w:sz w:val="28"/>
          <w:szCs w:val="28"/>
          <w:lang w:val="uk-UA"/>
        </w:rPr>
        <w:t>н</w:t>
      </w:r>
      <w:r w:rsidRPr="00FC799C">
        <w:rPr>
          <w:sz w:val="28"/>
          <w:szCs w:val="28"/>
          <w:lang w:val="uk-UA"/>
        </w:rPr>
        <w:t xml:space="preserve">ої державної адміністрації </w:t>
      </w:r>
    </w:p>
    <w:p w:rsidR="001B44EF" w:rsidRDefault="001B44EF" w:rsidP="005757BE">
      <w:pPr>
        <w:ind w:left="6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10</w:t>
      </w:r>
      <w:r w:rsidRPr="00FC799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01</w:t>
      </w:r>
      <w:r w:rsidRPr="00FC799C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9</w:t>
      </w:r>
      <w:r w:rsidRPr="00FC799C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10</w:t>
      </w:r>
    </w:p>
    <w:p w:rsidR="001B44EF" w:rsidRPr="00813409" w:rsidRDefault="001B44EF" w:rsidP="005757BE">
      <w:pPr>
        <w:rPr>
          <w:b/>
          <w:lang w:val="uk-UA"/>
        </w:rPr>
      </w:pPr>
      <w:r w:rsidRPr="00813409">
        <w:rPr>
          <w:b/>
          <w:lang w:val="uk-UA"/>
        </w:rPr>
        <w:t>Склад керівників</w:t>
      </w:r>
      <w:r>
        <w:rPr>
          <w:b/>
          <w:lang w:val="uk-UA"/>
        </w:rPr>
        <w:t xml:space="preserve"> команд </w:t>
      </w:r>
      <w:r w:rsidRPr="00813409">
        <w:rPr>
          <w:b/>
          <w:lang w:val="uk-UA"/>
        </w:rPr>
        <w:t>ІІІ (обласного) етапу Всеукраїнських учнівських олімпіад</w:t>
      </w:r>
    </w:p>
    <w:p w:rsidR="001B44EF" w:rsidRPr="00813409" w:rsidRDefault="001B44EF" w:rsidP="005757BE">
      <w:pPr>
        <w:jc w:val="center"/>
        <w:rPr>
          <w:b/>
          <w:lang w:val="uk-UA"/>
        </w:rPr>
      </w:pPr>
      <w:r w:rsidRPr="00813409">
        <w:rPr>
          <w:b/>
          <w:lang w:val="uk-UA"/>
        </w:rPr>
        <w:t>з навчальних предметів у 201</w:t>
      </w:r>
      <w:r>
        <w:rPr>
          <w:b/>
          <w:lang w:val="uk-UA"/>
        </w:rPr>
        <w:t>8/2019</w:t>
      </w:r>
      <w:r w:rsidRPr="00813409">
        <w:rPr>
          <w:b/>
          <w:lang w:val="uk-UA"/>
        </w:rPr>
        <w:t xml:space="preserve"> навчальному році</w:t>
      </w:r>
    </w:p>
    <w:tbl>
      <w:tblPr>
        <w:tblW w:w="109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6947"/>
        <w:gridCol w:w="3439"/>
      </w:tblGrid>
      <w:tr w:rsidR="001B44EF" w:rsidRPr="003F47F4" w:rsidTr="00BA41EC">
        <w:trPr>
          <w:trHeight w:val="576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jc w:val="center"/>
              <w:rPr>
                <w:b/>
                <w:sz w:val="23"/>
                <w:szCs w:val="23"/>
                <w:lang w:val="uk-UA"/>
              </w:rPr>
            </w:pPr>
            <w:r w:rsidRPr="003F47F4">
              <w:rPr>
                <w:b/>
                <w:sz w:val="23"/>
                <w:szCs w:val="23"/>
                <w:lang w:val="uk-UA"/>
              </w:rPr>
              <w:t>№</w:t>
            </w:r>
          </w:p>
          <w:p w:rsidR="001B44EF" w:rsidRPr="003F47F4" w:rsidRDefault="001B44EF" w:rsidP="00D85ED8">
            <w:pPr>
              <w:jc w:val="center"/>
              <w:rPr>
                <w:b/>
                <w:sz w:val="23"/>
                <w:szCs w:val="23"/>
                <w:lang w:val="uk-UA"/>
              </w:rPr>
            </w:pPr>
            <w:r w:rsidRPr="003F47F4">
              <w:rPr>
                <w:b/>
                <w:sz w:val="23"/>
                <w:szCs w:val="23"/>
                <w:lang w:val="uk-UA"/>
              </w:rPr>
              <w:t>з/п</w:t>
            </w:r>
          </w:p>
        </w:tc>
        <w:tc>
          <w:tcPr>
            <w:tcW w:w="6947" w:type="dxa"/>
            <w:vAlign w:val="center"/>
          </w:tcPr>
          <w:p w:rsidR="001B44EF" w:rsidRPr="003F47F4" w:rsidRDefault="001B44EF" w:rsidP="00D85ED8">
            <w:pPr>
              <w:jc w:val="center"/>
              <w:rPr>
                <w:b/>
                <w:sz w:val="23"/>
                <w:szCs w:val="23"/>
                <w:lang w:val="uk-UA"/>
              </w:rPr>
            </w:pPr>
            <w:r w:rsidRPr="003F47F4">
              <w:rPr>
                <w:b/>
                <w:sz w:val="23"/>
                <w:szCs w:val="23"/>
                <w:lang w:val="uk-UA"/>
              </w:rPr>
              <w:t xml:space="preserve">Відповідальні </w:t>
            </w:r>
          </w:p>
        </w:tc>
        <w:tc>
          <w:tcPr>
            <w:tcW w:w="3439" w:type="dxa"/>
            <w:vAlign w:val="center"/>
          </w:tcPr>
          <w:p w:rsidR="001B44EF" w:rsidRPr="003F47F4" w:rsidRDefault="001B44EF" w:rsidP="00D85ED8">
            <w:pPr>
              <w:jc w:val="center"/>
              <w:rPr>
                <w:b/>
                <w:sz w:val="23"/>
                <w:szCs w:val="23"/>
                <w:lang w:val="uk-UA"/>
              </w:rPr>
            </w:pPr>
            <w:r w:rsidRPr="003F47F4">
              <w:rPr>
                <w:b/>
                <w:sz w:val="23"/>
                <w:szCs w:val="23"/>
                <w:lang w:val="uk-UA"/>
              </w:rPr>
              <w:t>Предмет</w:t>
            </w:r>
          </w:p>
        </w:tc>
      </w:tr>
      <w:tr w:rsidR="001B44EF" w:rsidRPr="003F47F4" w:rsidTr="00BA41EC">
        <w:trPr>
          <w:trHeight w:val="652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1</w:t>
            </w:r>
          </w:p>
        </w:tc>
        <w:tc>
          <w:tcPr>
            <w:tcW w:w="6947" w:type="dxa"/>
          </w:tcPr>
          <w:p w:rsidR="001B44EF" w:rsidRPr="00BA41EC" w:rsidRDefault="001B44EF" w:rsidP="00D85ED8">
            <w:pPr>
              <w:rPr>
                <w:sz w:val="23"/>
                <w:szCs w:val="23"/>
                <w:lang w:val="uk-UA"/>
              </w:rPr>
            </w:pPr>
            <w:r w:rsidRPr="00BA41EC">
              <w:rPr>
                <w:sz w:val="23"/>
                <w:szCs w:val="23"/>
                <w:lang w:val="uk-UA"/>
              </w:rPr>
              <w:t>Ганущак Н.Й, учитель Сидоренківської ЗОШ І-ІІІ ступенів</w:t>
            </w:r>
          </w:p>
          <w:p w:rsidR="001B44EF" w:rsidRPr="00BA41EC" w:rsidRDefault="001B44EF" w:rsidP="00BA41EC">
            <w:pPr>
              <w:rPr>
                <w:sz w:val="23"/>
                <w:szCs w:val="23"/>
                <w:lang w:val="uk-UA"/>
              </w:rPr>
            </w:pPr>
            <w:r w:rsidRPr="00BA41EC">
              <w:rPr>
                <w:sz w:val="23"/>
                <w:szCs w:val="23"/>
                <w:lang w:val="uk-UA"/>
              </w:rPr>
              <w:t>Губська Н.В., учитель КЗ «Валківський ліцей» імені Олександра Масельського</w:t>
            </w:r>
            <w:r>
              <w:rPr>
                <w:sz w:val="23"/>
                <w:szCs w:val="23"/>
                <w:lang w:val="uk-UA"/>
              </w:rPr>
              <w:t xml:space="preserve"> </w:t>
            </w:r>
            <w:r w:rsidRPr="0069527A">
              <w:rPr>
                <w:color w:val="FF0000"/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Трудове навчання</w:t>
            </w:r>
          </w:p>
        </w:tc>
      </w:tr>
      <w:tr w:rsidR="001B44EF" w:rsidRPr="00397621" w:rsidTr="00BA41EC">
        <w:trPr>
          <w:trHeight w:val="52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2</w:t>
            </w:r>
          </w:p>
        </w:tc>
        <w:tc>
          <w:tcPr>
            <w:tcW w:w="6947" w:type="dxa"/>
          </w:tcPr>
          <w:p w:rsidR="001B44EF" w:rsidRDefault="001B44EF" w:rsidP="002B0552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 xml:space="preserve">Скрипніченко Н.І., учитель КЗ «Валківський ліцей» імені Олександра Масельського </w:t>
            </w:r>
          </w:p>
          <w:p w:rsidR="001B44EF" w:rsidRPr="0099347A" w:rsidRDefault="001B44EF" w:rsidP="002B0552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Хамраєва М.В., учитель Мельниківської ЗОШ І-ІІІ ступенів</w:t>
            </w:r>
          </w:p>
        </w:tc>
        <w:tc>
          <w:tcPr>
            <w:tcW w:w="3439" w:type="dxa"/>
          </w:tcPr>
          <w:p w:rsidR="001B44EF" w:rsidRDefault="001B44EF" w:rsidP="00D85ED8">
            <w:pPr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 xml:space="preserve">Іноземні мови (англійська, німецька) </w:t>
            </w:r>
          </w:p>
          <w:p w:rsidR="001B44EF" w:rsidRPr="00C1391F" w:rsidRDefault="001B44EF" w:rsidP="00D85ED8">
            <w:pPr>
              <w:spacing w:line="225" w:lineRule="auto"/>
              <w:rPr>
                <w:lang w:val="uk-UA"/>
              </w:rPr>
            </w:pPr>
            <w:r>
              <w:rPr>
                <w:lang w:val="uk-UA"/>
              </w:rPr>
              <w:t xml:space="preserve">І тур </w:t>
            </w:r>
            <w:r w:rsidRPr="00C1391F">
              <w:rPr>
                <w:lang w:val="uk-UA"/>
              </w:rPr>
              <w:t>ІІ тур</w:t>
            </w:r>
          </w:p>
        </w:tc>
      </w:tr>
      <w:tr w:rsidR="001B44EF" w:rsidRPr="003F47F4" w:rsidTr="00BA41EC">
        <w:trPr>
          <w:trHeight w:val="52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3</w:t>
            </w:r>
          </w:p>
        </w:tc>
        <w:tc>
          <w:tcPr>
            <w:tcW w:w="6947" w:type="dxa"/>
          </w:tcPr>
          <w:p w:rsidR="001B44EF" w:rsidRDefault="001B44EF" w:rsidP="0099347A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Федорченко С.О., учитель Високопільської ЗОШ І-ІІІ ступенів</w:t>
            </w:r>
          </w:p>
          <w:p w:rsidR="001B44EF" w:rsidRPr="002436FD" w:rsidRDefault="001B44EF" w:rsidP="0099347A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Шкурдода В.І., учитель Висококопільської ЗОШ І-ІІІ ступенів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Математика</w:t>
            </w:r>
          </w:p>
          <w:p w:rsidR="001B44EF" w:rsidRPr="00C1391F" w:rsidRDefault="001B44EF" w:rsidP="002B0552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 тур</w:t>
            </w:r>
            <w:r>
              <w:rPr>
                <w:lang w:val="uk-UA"/>
              </w:rPr>
              <w:t xml:space="preserve"> </w:t>
            </w:r>
            <w:r w:rsidRPr="00C1391F">
              <w:rPr>
                <w:lang w:val="uk-UA"/>
              </w:rPr>
              <w:t>ІІ тур</w:t>
            </w:r>
          </w:p>
        </w:tc>
      </w:tr>
      <w:tr w:rsidR="001B44EF" w:rsidRPr="003F47F4" w:rsidTr="00BA41EC">
        <w:trPr>
          <w:trHeight w:val="52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4</w:t>
            </w:r>
          </w:p>
        </w:tc>
        <w:tc>
          <w:tcPr>
            <w:tcW w:w="6947" w:type="dxa"/>
          </w:tcPr>
          <w:p w:rsidR="001B44EF" w:rsidRDefault="001B44EF" w:rsidP="0099347A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Новікова Д.В., учитель Сидоренківської ЗОШ І-ІІІ ступенів</w:t>
            </w:r>
          </w:p>
          <w:p w:rsidR="001B44EF" w:rsidRPr="003F47F4" w:rsidRDefault="001B44EF" w:rsidP="0099347A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 xml:space="preserve">Бутиліна Г.Г., </w:t>
            </w:r>
            <w:r>
              <w:rPr>
                <w:bCs/>
                <w:iCs/>
                <w:lang w:val="uk-UA"/>
              </w:rPr>
              <w:t>учитель Валківської ЗОШ І-ІІІ ступенів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Хімія</w:t>
            </w:r>
          </w:p>
        </w:tc>
      </w:tr>
      <w:tr w:rsidR="001B44EF" w:rsidRPr="003F47F4" w:rsidTr="00BA41EC">
        <w:trPr>
          <w:trHeight w:val="52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5</w:t>
            </w:r>
          </w:p>
        </w:tc>
        <w:tc>
          <w:tcPr>
            <w:tcW w:w="6947" w:type="dxa"/>
          </w:tcPr>
          <w:p w:rsidR="001B44EF" w:rsidRDefault="001B44EF" w:rsidP="001C3E7F">
            <w:pPr>
              <w:rPr>
                <w:sz w:val="23"/>
                <w:szCs w:val="23"/>
                <w:lang w:val="uk-UA"/>
              </w:rPr>
            </w:pPr>
            <w:r w:rsidRPr="00652AAB">
              <w:rPr>
                <w:bCs/>
                <w:iCs/>
                <w:lang w:val="uk-UA"/>
              </w:rPr>
              <w:t xml:space="preserve">Губська Т.В., </w:t>
            </w:r>
            <w:r>
              <w:rPr>
                <w:sz w:val="23"/>
                <w:szCs w:val="23"/>
                <w:lang w:val="uk-UA"/>
              </w:rPr>
              <w:t>учитель КЗ «Валківський ліцей» імені Олександра Масельського</w:t>
            </w:r>
          </w:p>
          <w:p w:rsidR="001B44EF" w:rsidRPr="0099347A" w:rsidRDefault="001B44EF" w:rsidP="001C3E7F">
            <w:pPr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Цікало Н.І., учитель Валківської ЗОШ І-ІІІ ступенів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Історія</w:t>
            </w:r>
          </w:p>
        </w:tc>
      </w:tr>
      <w:tr w:rsidR="001B44EF" w:rsidRPr="003F47F4" w:rsidTr="00BA41EC">
        <w:trPr>
          <w:trHeight w:val="52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6</w:t>
            </w:r>
          </w:p>
        </w:tc>
        <w:tc>
          <w:tcPr>
            <w:tcW w:w="6947" w:type="dxa"/>
          </w:tcPr>
          <w:p w:rsidR="001B44EF" w:rsidRDefault="001B44EF" w:rsidP="002B0552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Токар С. Г., учитель КЗ «Валківський ліцей» імені Олександра Масельського</w:t>
            </w:r>
          </w:p>
          <w:p w:rsidR="001B44EF" w:rsidRPr="002B0552" w:rsidRDefault="001B44EF" w:rsidP="00D85ED8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Конотоп Л.В., учитель Ков’</w:t>
            </w:r>
            <w:r w:rsidRPr="002B0552">
              <w:rPr>
                <w:sz w:val="23"/>
                <w:szCs w:val="23"/>
              </w:rPr>
              <w:t>язького навчально-виховного комплексу</w:t>
            </w:r>
          </w:p>
          <w:p w:rsidR="001B44EF" w:rsidRPr="00B26840" w:rsidRDefault="001B44EF" w:rsidP="00D85ED8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Писаренко Т.А., учитель Валківської ЗОШ І-ІІІ ступенів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tabs>
                <w:tab w:val="left" w:pos="312"/>
              </w:tabs>
              <w:spacing w:line="225" w:lineRule="auto"/>
              <w:rPr>
                <w:lang w:val="uk-UA"/>
              </w:rPr>
            </w:pPr>
            <w:r w:rsidRPr="00C1391F">
              <w:rPr>
                <w:lang w:val="uk-UA"/>
              </w:rPr>
              <w:t>Фізика</w:t>
            </w:r>
          </w:p>
        </w:tc>
      </w:tr>
      <w:tr w:rsidR="001B44EF" w:rsidRPr="003F47F4" w:rsidTr="00BA41EC">
        <w:trPr>
          <w:trHeight w:val="52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 xml:space="preserve">7 </w:t>
            </w:r>
          </w:p>
        </w:tc>
        <w:tc>
          <w:tcPr>
            <w:tcW w:w="6947" w:type="dxa"/>
          </w:tcPr>
          <w:p w:rsidR="001B44EF" w:rsidRDefault="001B44EF" w:rsidP="00D85ED8">
            <w:pPr>
              <w:ind w:right="-120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 xml:space="preserve">Щербак А.І.,учитель Сніжківської ЗОШ І-ІІІ ступенів </w:t>
            </w:r>
          </w:p>
          <w:p w:rsidR="001B44EF" w:rsidRDefault="001B44EF" w:rsidP="00D85ED8">
            <w:pPr>
              <w:ind w:right="-120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 xml:space="preserve">Бутиліна Г.Г., </w:t>
            </w:r>
            <w:r>
              <w:rPr>
                <w:bCs/>
                <w:iCs/>
                <w:lang w:val="uk-UA"/>
              </w:rPr>
              <w:t>учитель Валківської ЗОШ І-ІІІ ступенів</w:t>
            </w:r>
          </w:p>
          <w:p w:rsidR="001B44EF" w:rsidRPr="003F47F4" w:rsidRDefault="001B44EF" w:rsidP="00D85ED8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Забара О.Б., учитель КЗ «Валківський ліцей» імені Олександра Масельського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Біологія</w:t>
            </w:r>
          </w:p>
        </w:tc>
      </w:tr>
      <w:tr w:rsidR="001B44EF" w:rsidRPr="003F47F4" w:rsidTr="00BA41EC">
        <w:trPr>
          <w:trHeight w:val="423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8</w:t>
            </w:r>
          </w:p>
        </w:tc>
        <w:tc>
          <w:tcPr>
            <w:tcW w:w="6947" w:type="dxa"/>
          </w:tcPr>
          <w:p w:rsidR="001B44EF" w:rsidRPr="001C3E7F" w:rsidRDefault="001B44EF" w:rsidP="002B0552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Оспіщева С.І., учитель Гонтів</w:t>
            </w:r>
            <w:r w:rsidRPr="001C3E7F">
              <w:rPr>
                <w:sz w:val="23"/>
                <w:szCs w:val="23"/>
                <w:lang w:val="uk-UA"/>
              </w:rPr>
              <w:t>’ярської філії</w:t>
            </w:r>
            <w:r>
              <w:rPr>
                <w:sz w:val="23"/>
                <w:szCs w:val="23"/>
                <w:lang w:val="uk-UA"/>
              </w:rPr>
              <w:t xml:space="preserve"> КЗ «Валківський ліцей» імені Олександра Масельського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 xml:space="preserve">Екологія </w:t>
            </w:r>
          </w:p>
        </w:tc>
      </w:tr>
      <w:tr w:rsidR="001B44EF" w:rsidRPr="003F47F4" w:rsidTr="00BA41EC">
        <w:trPr>
          <w:trHeight w:val="52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9</w:t>
            </w:r>
          </w:p>
        </w:tc>
        <w:tc>
          <w:tcPr>
            <w:tcW w:w="6947" w:type="dxa"/>
          </w:tcPr>
          <w:p w:rsidR="001B44EF" w:rsidRDefault="001B44EF" w:rsidP="00BA41EC">
            <w:pPr>
              <w:ind w:right="-120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Губська М.О.,</w:t>
            </w:r>
            <w:r>
              <w:rPr>
                <w:bCs/>
                <w:iCs/>
                <w:lang w:val="uk-UA"/>
              </w:rPr>
              <w:t xml:space="preserve"> учитель Валківської ЗОШ І-ІІІ ступенів</w:t>
            </w:r>
          </w:p>
          <w:p w:rsidR="001B44EF" w:rsidRPr="003F47F4" w:rsidRDefault="001B44EF" w:rsidP="00BA41EC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 xml:space="preserve"> Коляда Т.В., учитель КЗ «Валківський ліцей» імені Олександра Масельського 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 xml:space="preserve">Українська мова та література </w:t>
            </w:r>
          </w:p>
        </w:tc>
      </w:tr>
      <w:tr w:rsidR="001B44EF" w:rsidRPr="003F47F4" w:rsidTr="00BA41EC">
        <w:trPr>
          <w:trHeight w:val="52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10</w:t>
            </w:r>
          </w:p>
        </w:tc>
        <w:tc>
          <w:tcPr>
            <w:tcW w:w="6947" w:type="dxa"/>
          </w:tcPr>
          <w:p w:rsidR="001B44EF" w:rsidRPr="003F47F4" w:rsidRDefault="001B44EF" w:rsidP="002B0552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Губська Т.В., учитель КЗ «Валківський ліцей» імені Олександра Масельського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Економіка</w:t>
            </w:r>
          </w:p>
        </w:tc>
      </w:tr>
      <w:tr w:rsidR="001B44EF" w:rsidRPr="003F47F4" w:rsidTr="00BA41EC">
        <w:trPr>
          <w:trHeight w:val="361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11</w:t>
            </w:r>
          </w:p>
        </w:tc>
        <w:tc>
          <w:tcPr>
            <w:tcW w:w="6947" w:type="dxa"/>
          </w:tcPr>
          <w:p w:rsidR="001B44EF" w:rsidRDefault="001B44EF" w:rsidP="002B0552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Сосновцев О.О., учитель КЗ «Валківський ліцей» імені Олександра Масельського</w:t>
            </w:r>
          </w:p>
          <w:p w:rsidR="001B44EF" w:rsidRPr="003F47F4" w:rsidRDefault="001B44EF" w:rsidP="002B0552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 xml:space="preserve"> 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Інформатика</w:t>
            </w:r>
          </w:p>
          <w:p w:rsidR="001B44EF" w:rsidRPr="00C1391F" w:rsidRDefault="001B44EF" w:rsidP="002B0552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 тур</w:t>
            </w:r>
            <w:r>
              <w:rPr>
                <w:lang w:val="uk-UA"/>
              </w:rPr>
              <w:t xml:space="preserve"> </w:t>
            </w:r>
            <w:r w:rsidRPr="00C1391F">
              <w:rPr>
                <w:lang w:val="uk-UA"/>
              </w:rPr>
              <w:t>ІІ тур</w:t>
            </w:r>
          </w:p>
        </w:tc>
      </w:tr>
      <w:tr w:rsidR="001B44EF" w:rsidRPr="003F47F4" w:rsidTr="00BA41EC">
        <w:trPr>
          <w:trHeight w:val="52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12</w:t>
            </w:r>
          </w:p>
        </w:tc>
        <w:tc>
          <w:tcPr>
            <w:tcW w:w="6947" w:type="dxa"/>
          </w:tcPr>
          <w:p w:rsidR="001B44EF" w:rsidRPr="003F47F4" w:rsidRDefault="001B44EF" w:rsidP="00D85ED8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Токар С. Г., учитель КЗ «Валківський ліцей» імені Олександра Масельського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Астрономія</w:t>
            </w:r>
          </w:p>
        </w:tc>
      </w:tr>
      <w:tr w:rsidR="001B44EF" w:rsidRPr="003F47F4" w:rsidTr="00BA41EC">
        <w:trPr>
          <w:trHeight w:val="29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13</w:t>
            </w:r>
          </w:p>
        </w:tc>
        <w:tc>
          <w:tcPr>
            <w:tcW w:w="6947" w:type="dxa"/>
          </w:tcPr>
          <w:p w:rsidR="001B44EF" w:rsidRPr="003F47F4" w:rsidRDefault="001B44EF" w:rsidP="001C3E7F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 xml:space="preserve">Дораж О.О., учитель Огульцівської ЗОШ І-ІІІ ступенів 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Географія</w:t>
            </w:r>
          </w:p>
        </w:tc>
      </w:tr>
      <w:tr w:rsidR="001B44EF" w:rsidRPr="003F47F4" w:rsidTr="00BA41EC">
        <w:trPr>
          <w:trHeight w:val="696"/>
        </w:trPr>
        <w:tc>
          <w:tcPr>
            <w:tcW w:w="567" w:type="dxa"/>
            <w:vAlign w:val="center"/>
          </w:tcPr>
          <w:p w:rsidR="001B44EF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14</w:t>
            </w:r>
          </w:p>
        </w:tc>
        <w:tc>
          <w:tcPr>
            <w:tcW w:w="6947" w:type="dxa"/>
          </w:tcPr>
          <w:p w:rsidR="001B44EF" w:rsidRDefault="001B44EF" w:rsidP="002B0552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Котелевець Н.А., учитель КЗ «Валківський ліцей» імені Олександра Масельського</w:t>
            </w:r>
          </w:p>
          <w:p w:rsidR="001B44EF" w:rsidRDefault="001B44EF" w:rsidP="002B0552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Інформаційні технології</w:t>
            </w:r>
          </w:p>
          <w:p w:rsidR="001B44EF" w:rsidRPr="00C1391F" w:rsidRDefault="001B44EF" w:rsidP="002B0552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І тур</w:t>
            </w:r>
            <w:r>
              <w:rPr>
                <w:lang w:val="uk-UA"/>
              </w:rPr>
              <w:t xml:space="preserve"> </w:t>
            </w:r>
            <w:r w:rsidRPr="00C1391F">
              <w:rPr>
                <w:lang w:val="uk-UA"/>
              </w:rPr>
              <w:t>ІІ тур</w:t>
            </w:r>
          </w:p>
        </w:tc>
      </w:tr>
      <w:tr w:rsidR="001B44EF" w:rsidRPr="003F47F4" w:rsidTr="00BA41EC">
        <w:trPr>
          <w:trHeight w:val="525"/>
        </w:trPr>
        <w:tc>
          <w:tcPr>
            <w:tcW w:w="567" w:type="dxa"/>
            <w:vAlign w:val="center"/>
          </w:tcPr>
          <w:p w:rsidR="001B44EF" w:rsidRPr="003F47F4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15</w:t>
            </w:r>
          </w:p>
        </w:tc>
        <w:tc>
          <w:tcPr>
            <w:tcW w:w="6947" w:type="dxa"/>
          </w:tcPr>
          <w:p w:rsidR="001B44EF" w:rsidRDefault="001B44EF" w:rsidP="002B0552">
            <w:pPr>
              <w:rPr>
                <w:sz w:val="23"/>
                <w:szCs w:val="23"/>
                <w:lang w:val="uk-UA"/>
              </w:rPr>
            </w:pPr>
            <w:r w:rsidRPr="002B0552">
              <w:rPr>
                <w:sz w:val="23"/>
                <w:szCs w:val="23"/>
                <w:lang w:val="uk-UA"/>
              </w:rPr>
              <w:t>Ліференко Л.І.</w:t>
            </w:r>
            <w:r>
              <w:rPr>
                <w:sz w:val="23"/>
                <w:szCs w:val="23"/>
                <w:lang w:val="uk-UA"/>
              </w:rPr>
              <w:t>, учитель КЗ «Валківський ліцей» імені Олександра Масельського</w:t>
            </w:r>
          </w:p>
          <w:p w:rsidR="001B44EF" w:rsidRPr="002B0552" w:rsidRDefault="001B44EF" w:rsidP="00D85ED8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Бабенко Л.А. учитель КЗ «Валківський ліцей» імені Олександра Масельського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Російська мова та література</w:t>
            </w:r>
          </w:p>
        </w:tc>
      </w:tr>
      <w:tr w:rsidR="001B44EF" w:rsidRPr="003F47F4" w:rsidTr="00BA41EC">
        <w:trPr>
          <w:trHeight w:val="525"/>
        </w:trPr>
        <w:tc>
          <w:tcPr>
            <w:tcW w:w="567" w:type="dxa"/>
            <w:vAlign w:val="center"/>
          </w:tcPr>
          <w:p w:rsidR="001B44EF" w:rsidRDefault="001B44EF" w:rsidP="00D85ED8">
            <w:pPr>
              <w:ind w:left="-120" w:right="-150"/>
              <w:jc w:val="center"/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16</w:t>
            </w:r>
          </w:p>
        </w:tc>
        <w:tc>
          <w:tcPr>
            <w:tcW w:w="6947" w:type="dxa"/>
          </w:tcPr>
          <w:p w:rsidR="001B44EF" w:rsidRDefault="001B44EF" w:rsidP="00D85ED8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Положій С.В., учитель Гонтів</w:t>
            </w:r>
            <w:r w:rsidRPr="001C3E7F">
              <w:rPr>
                <w:sz w:val="23"/>
                <w:szCs w:val="23"/>
                <w:lang w:val="uk-UA"/>
              </w:rPr>
              <w:t>’ярської філії</w:t>
            </w:r>
            <w:r>
              <w:rPr>
                <w:sz w:val="23"/>
                <w:szCs w:val="23"/>
                <w:lang w:val="uk-UA"/>
              </w:rPr>
              <w:t xml:space="preserve"> КЗ «Валківський ліцей» імені Олександра Масельського</w:t>
            </w:r>
          </w:p>
        </w:tc>
        <w:tc>
          <w:tcPr>
            <w:tcW w:w="3439" w:type="dxa"/>
            <w:vAlign w:val="center"/>
          </w:tcPr>
          <w:p w:rsidR="001B44EF" w:rsidRPr="00C1391F" w:rsidRDefault="001B44EF" w:rsidP="00D85ED8">
            <w:pPr>
              <w:spacing w:line="225" w:lineRule="auto"/>
              <w:jc w:val="both"/>
              <w:rPr>
                <w:lang w:val="uk-UA"/>
              </w:rPr>
            </w:pPr>
            <w:r w:rsidRPr="00C1391F">
              <w:rPr>
                <w:lang w:val="uk-UA"/>
              </w:rPr>
              <w:t>Правознавство</w:t>
            </w:r>
          </w:p>
        </w:tc>
      </w:tr>
    </w:tbl>
    <w:p w:rsidR="001B44EF" w:rsidRDefault="001B44EF" w:rsidP="005757BE">
      <w:pPr>
        <w:ind w:left="360" w:hanging="360"/>
        <w:jc w:val="both"/>
        <w:rPr>
          <w:sz w:val="28"/>
          <w:lang w:val="uk-UA"/>
        </w:rPr>
      </w:pPr>
    </w:p>
    <w:p w:rsidR="001B44EF" w:rsidRDefault="001B44EF" w:rsidP="005757BE">
      <w:pPr>
        <w:ind w:left="360" w:hanging="360"/>
        <w:jc w:val="both"/>
        <w:rPr>
          <w:sz w:val="28"/>
          <w:lang w:val="uk-UA"/>
        </w:rPr>
      </w:pPr>
      <w:r w:rsidRPr="006421AB">
        <w:rPr>
          <w:sz w:val="28"/>
          <w:lang w:val="uk-UA"/>
        </w:rPr>
        <w:t xml:space="preserve">З наказом від </w:t>
      </w:r>
      <w:r>
        <w:rPr>
          <w:sz w:val="28"/>
          <w:lang w:val="uk-UA"/>
        </w:rPr>
        <w:t>10</w:t>
      </w:r>
      <w:r w:rsidRPr="006421AB">
        <w:rPr>
          <w:sz w:val="28"/>
          <w:lang w:val="uk-UA"/>
        </w:rPr>
        <w:t>.</w:t>
      </w:r>
      <w:r>
        <w:rPr>
          <w:sz w:val="28"/>
          <w:lang w:val="uk-UA"/>
        </w:rPr>
        <w:t>01</w:t>
      </w:r>
      <w:r w:rsidRPr="006421AB">
        <w:rPr>
          <w:sz w:val="28"/>
          <w:lang w:val="uk-UA"/>
        </w:rPr>
        <w:t>.201</w:t>
      </w:r>
      <w:r>
        <w:rPr>
          <w:sz w:val="28"/>
          <w:lang w:val="uk-UA"/>
        </w:rPr>
        <w:t>9</w:t>
      </w:r>
      <w:r w:rsidRPr="006421AB">
        <w:rPr>
          <w:sz w:val="28"/>
          <w:lang w:val="uk-UA"/>
        </w:rPr>
        <w:t xml:space="preserve"> № </w:t>
      </w:r>
      <w:r>
        <w:rPr>
          <w:sz w:val="28"/>
          <w:lang w:val="uk-UA"/>
        </w:rPr>
        <w:t>10</w:t>
      </w:r>
      <w:r w:rsidRPr="006421AB">
        <w:rPr>
          <w:sz w:val="28"/>
          <w:lang w:val="uk-UA"/>
        </w:rPr>
        <w:t xml:space="preserve"> ознайомлені:</w:t>
      </w:r>
    </w:p>
    <w:p w:rsidR="001B44EF" w:rsidRPr="00BF2B21" w:rsidRDefault="001B44EF" w:rsidP="005757BE">
      <w:pPr>
        <w:ind w:left="360" w:hanging="360"/>
        <w:jc w:val="both"/>
        <w:rPr>
          <w:sz w:val="28"/>
          <w:lang w:val="uk-UA"/>
        </w:rPr>
      </w:pPr>
    </w:p>
    <w:p w:rsidR="001B44EF" w:rsidRPr="006421AB" w:rsidRDefault="001B44EF" w:rsidP="005757BE">
      <w:pPr>
        <w:ind w:left="360" w:hanging="360"/>
        <w:jc w:val="both"/>
        <w:rPr>
          <w:sz w:val="28"/>
          <w:lang w:val="uk-UA"/>
        </w:rPr>
      </w:pPr>
      <w:r w:rsidRPr="006421AB">
        <w:rPr>
          <w:sz w:val="28"/>
          <w:lang w:val="uk-UA"/>
        </w:rPr>
        <w:t>_________________ Грехова В.І.</w:t>
      </w:r>
    </w:p>
    <w:p w:rsidR="001B44EF" w:rsidRPr="00911783" w:rsidRDefault="001B44EF" w:rsidP="005757BE">
      <w:pPr>
        <w:ind w:left="360" w:hanging="360"/>
        <w:jc w:val="both"/>
        <w:rPr>
          <w:sz w:val="28"/>
          <w:lang w:val="uk-UA"/>
        </w:rPr>
      </w:pPr>
      <w:r w:rsidRPr="00911783">
        <w:rPr>
          <w:sz w:val="28"/>
          <w:lang w:val="uk-UA"/>
        </w:rPr>
        <w:t xml:space="preserve">_________________ </w:t>
      </w:r>
      <w:r>
        <w:rPr>
          <w:sz w:val="28"/>
          <w:lang w:val="uk-UA"/>
        </w:rPr>
        <w:t>Крикун С.А.</w:t>
      </w:r>
    </w:p>
    <w:p w:rsidR="001B44EF" w:rsidRPr="00813409" w:rsidRDefault="001B44EF" w:rsidP="005757BE">
      <w:pPr>
        <w:ind w:left="360" w:hanging="360"/>
        <w:jc w:val="both"/>
        <w:rPr>
          <w:sz w:val="28"/>
          <w:lang w:val="uk-UA"/>
        </w:rPr>
      </w:pPr>
      <w:r w:rsidRPr="00813409">
        <w:rPr>
          <w:sz w:val="28"/>
          <w:lang w:val="uk-UA"/>
        </w:rPr>
        <w:t>_________________ Зінченко В.О.</w:t>
      </w:r>
    </w:p>
    <w:p w:rsidR="001B44EF" w:rsidRPr="00911783" w:rsidRDefault="001B44EF" w:rsidP="005757BE">
      <w:pPr>
        <w:ind w:left="360" w:hanging="360"/>
        <w:jc w:val="both"/>
        <w:rPr>
          <w:sz w:val="28"/>
          <w:lang w:val="uk-UA"/>
        </w:rPr>
      </w:pPr>
      <w:r w:rsidRPr="00911783">
        <w:rPr>
          <w:sz w:val="28"/>
          <w:lang w:val="uk-UA"/>
        </w:rPr>
        <w:t xml:space="preserve">_________________ </w:t>
      </w:r>
      <w:r>
        <w:rPr>
          <w:sz w:val="28"/>
          <w:lang w:val="uk-UA"/>
        </w:rPr>
        <w:t>Юдіна С.Ф.</w:t>
      </w:r>
    </w:p>
    <w:p w:rsidR="001B44EF" w:rsidRPr="00911783" w:rsidRDefault="001B44EF" w:rsidP="005757BE">
      <w:pPr>
        <w:ind w:left="360" w:hanging="360"/>
        <w:jc w:val="both"/>
        <w:rPr>
          <w:sz w:val="28"/>
          <w:lang w:val="uk-UA"/>
        </w:rPr>
      </w:pPr>
      <w:r w:rsidRPr="00911783">
        <w:rPr>
          <w:sz w:val="28"/>
          <w:lang w:val="uk-UA"/>
        </w:rPr>
        <w:t>_________________ Новікова Д.В.</w:t>
      </w:r>
    </w:p>
    <w:p w:rsidR="001B44EF" w:rsidRDefault="001B44EF" w:rsidP="005757BE">
      <w:pPr>
        <w:ind w:left="360" w:hanging="360"/>
        <w:jc w:val="both"/>
        <w:rPr>
          <w:sz w:val="28"/>
          <w:lang w:val="uk-UA"/>
        </w:rPr>
      </w:pPr>
      <w:r w:rsidRPr="00911783">
        <w:rPr>
          <w:sz w:val="28"/>
          <w:lang w:val="uk-UA"/>
        </w:rPr>
        <w:t xml:space="preserve">_________________ </w:t>
      </w:r>
      <w:r>
        <w:rPr>
          <w:sz w:val="28"/>
          <w:lang w:val="uk-UA"/>
        </w:rPr>
        <w:t>Масюк Л.О.</w:t>
      </w:r>
    </w:p>
    <w:p w:rsidR="001B44EF" w:rsidRPr="00911783" w:rsidRDefault="001B44EF" w:rsidP="005757BE">
      <w:pPr>
        <w:ind w:left="360" w:hanging="360"/>
        <w:jc w:val="both"/>
        <w:rPr>
          <w:sz w:val="28"/>
          <w:lang w:val="uk-UA"/>
        </w:rPr>
      </w:pPr>
      <w:r>
        <w:rPr>
          <w:sz w:val="28"/>
          <w:lang w:val="uk-UA"/>
        </w:rPr>
        <w:t>_________________ Омеляненко Т.М.</w:t>
      </w:r>
    </w:p>
    <w:p w:rsidR="001B44EF" w:rsidRPr="006C2A65" w:rsidRDefault="001B44EF" w:rsidP="005757BE">
      <w:pPr>
        <w:rPr>
          <w:lang w:val="uk-UA"/>
        </w:rPr>
      </w:pPr>
    </w:p>
    <w:p w:rsidR="001B44EF" w:rsidRPr="004E6279" w:rsidRDefault="001B44EF" w:rsidP="005757BE">
      <w:pPr>
        <w:rPr>
          <w:lang w:val="uk-UA"/>
        </w:rPr>
      </w:pPr>
    </w:p>
    <w:p w:rsidR="001B44EF" w:rsidRPr="00813409" w:rsidRDefault="001B44EF" w:rsidP="005757BE">
      <w:pPr>
        <w:rPr>
          <w:lang w:val="uk-UA"/>
        </w:rPr>
      </w:pPr>
    </w:p>
    <w:p w:rsidR="001B44EF" w:rsidRDefault="001B44EF"/>
    <w:sectPr w:rsidR="001B44EF" w:rsidSect="001E15C2">
      <w:headerReference w:type="even" r:id="rId8"/>
      <w:headerReference w:type="default" r:id="rId9"/>
      <w:pgSz w:w="11907" w:h="16840" w:code="9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4EF" w:rsidRDefault="001B44EF" w:rsidP="00916CA3">
      <w:r>
        <w:separator/>
      </w:r>
    </w:p>
  </w:endnote>
  <w:endnote w:type="continuationSeparator" w:id="0">
    <w:p w:rsidR="001B44EF" w:rsidRDefault="001B44EF" w:rsidP="00916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4EF" w:rsidRDefault="001B44EF" w:rsidP="00916CA3">
      <w:r>
        <w:separator/>
      </w:r>
    </w:p>
  </w:footnote>
  <w:footnote w:type="continuationSeparator" w:id="0">
    <w:p w:rsidR="001B44EF" w:rsidRDefault="001B44EF" w:rsidP="00916C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4EF" w:rsidRDefault="001B44EF" w:rsidP="00803E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44EF" w:rsidRDefault="001B44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4EF" w:rsidRDefault="001B44EF" w:rsidP="00803E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B44EF" w:rsidRDefault="001B44E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C1C02"/>
    <w:multiLevelType w:val="hybridMultilevel"/>
    <w:tmpl w:val="67E08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7BE"/>
    <w:rsid w:val="000517D6"/>
    <w:rsid w:val="00060884"/>
    <w:rsid w:val="000619EB"/>
    <w:rsid w:val="00081333"/>
    <w:rsid w:val="00116C54"/>
    <w:rsid w:val="001B44EF"/>
    <w:rsid w:val="001C3E7F"/>
    <w:rsid w:val="001E15C2"/>
    <w:rsid w:val="001F1308"/>
    <w:rsid w:val="002436FD"/>
    <w:rsid w:val="00280F58"/>
    <w:rsid w:val="002A3A82"/>
    <w:rsid w:val="002B0552"/>
    <w:rsid w:val="00377C52"/>
    <w:rsid w:val="00397621"/>
    <w:rsid w:val="003E00CA"/>
    <w:rsid w:val="003E77A4"/>
    <w:rsid w:val="003F47F4"/>
    <w:rsid w:val="003F6AA0"/>
    <w:rsid w:val="00434DF0"/>
    <w:rsid w:val="004C4CB4"/>
    <w:rsid w:val="004E6279"/>
    <w:rsid w:val="00573263"/>
    <w:rsid w:val="005757BE"/>
    <w:rsid w:val="005F25CF"/>
    <w:rsid w:val="006025E9"/>
    <w:rsid w:val="006421AB"/>
    <w:rsid w:val="00652AAB"/>
    <w:rsid w:val="006617F6"/>
    <w:rsid w:val="006820BA"/>
    <w:rsid w:val="0069527A"/>
    <w:rsid w:val="006C2A65"/>
    <w:rsid w:val="00704593"/>
    <w:rsid w:val="00735F7B"/>
    <w:rsid w:val="00797AFD"/>
    <w:rsid w:val="00803E57"/>
    <w:rsid w:val="00813409"/>
    <w:rsid w:val="00861A0E"/>
    <w:rsid w:val="008E270D"/>
    <w:rsid w:val="00911783"/>
    <w:rsid w:val="00916CA3"/>
    <w:rsid w:val="009245C8"/>
    <w:rsid w:val="009768D7"/>
    <w:rsid w:val="00986D6B"/>
    <w:rsid w:val="0099347A"/>
    <w:rsid w:val="009A0081"/>
    <w:rsid w:val="00A72EDB"/>
    <w:rsid w:val="00AA4152"/>
    <w:rsid w:val="00B02687"/>
    <w:rsid w:val="00B26840"/>
    <w:rsid w:val="00B425B1"/>
    <w:rsid w:val="00B46262"/>
    <w:rsid w:val="00BA41EC"/>
    <w:rsid w:val="00BF2B21"/>
    <w:rsid w:val="00C1391F"/>
    <w:rsid w:val="00C7333C"/>
    <w:rsid w:val="00D039CC"/>
    <w:rsid w:val="00D85ED8"/>
    <w:rsid w:val="00DD3F7B"/>
    <w:rsid w:val="00DF5BA2"/>
    <w:rsid w:val="00EE7DC2"/>
    <w:rsid w:val="00F9084B"/>
    <w:rsid w:val="00FC799C"/>
    <w:rsid w:val="00FF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7B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5757BE"/>
    <w:pPr>
      <w:jc w:val="center"/>
    </w:pPr>
    <w:rPr>
      <w:bCs/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5757B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styleId="Header">
    <w:name w:val="header"/>
    <w:basedOn w:val="Normal"/>
    <w:link w:val="HeaderChar"/>
    <w:uiPriority w:val="99"/>
    <w:rsid w:val="005757B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757BE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757BE"/>
    <w:rPr>
      <w:rFonts w:cs="Times New Roman"/>
    </w:rPr>
  </w:style>
  <w:style w:type="paragraph" w:styleId="ListParagraph">
    <w:name w:val="List Paragraph"/>
    <w:basedOn w:val="Normal"/>
    <w:uiPriority w:val="99"/>
    <w:qFormat/>
    <w:rsid w:val="005757BE"/>
    <w:pPr>
      <w:ind w:left="708"/>
    </w:pPr>
    <w:rPr>
      <w:kern w:val="28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4</Pages>
  <Words>925</Words>
  <Characters>5277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7</cp:revision>
  <cp:lastPrinted>2019-01-18T14:08:00Z</cp:lastPrinted>
  <dcterms:created xsi:type="dcterms:W3CDTF">2019-01-18T06:31:00Z</dcterms:created>
  <dcterms:modified xsi:type="dcterms:W3CDTF">2019-01-25T11:44:00Z</dcterms:modified>
</cp:coreProperties>
</file>