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8D" w:rsidRPr="00402570" w:rsidRDefault="00B15E8D" w:rsidP="00483715">
      <w:pPr>
        <w:spacing w:after="12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292080">
        <w:rPr>
          <w:rFonts w:ascii="Times New Roman" w:hAnsi="Times New Roman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6" o:title=""/>
          </v:shape>
        </w:pic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402570">
        <w:rPr>
          <w:rFonts w:ascii="Times New Roman" w:hAnsi="Times New Roman"/>
          <w:b/>
          <w:noProof/>
          <w:sz w:val="24"/>
          <w:szCs w:val="24"/>
          <w:lang w:eastAsia="ru-RU"/>
        </w:rPr>
        <w:t>УКРАЇНА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ВАЛКІВСЬКА РАЙОННА ДЕРЖАВНА АДМІНІСТРАЦІЯ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ВІДДІЛ ОСВІТИ 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НАКАЗ</w:t>
      </w:r>
    </w:p>
    <w:p w:rsidR="00B15E8D" w:rsidRPr="00402570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13.12.2018</w:t>
      </w: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Валки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№ 152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Про результати проведення І етапу 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Всеукраїнського конкурсу-захисту 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науково-дослідницьких робіт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учнів-членів Харківського 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територіального відділення Малої 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академії наук України у 2018/2019</w:t>
      </w: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навчальному році 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360" w:lineRule="auto"/>
        <w:ind w:right="-185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На виконання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 майстерності,  затвердженого наказом Міністерства освіти і науки, молоді та спорту України від 22.09.2011 № 1099, зареєстрованим у Міністерстві юстиції України 17.11.2011 за № 1318/20056 (зі змінами), Правил проведення Всеукраїнського конкурсу-захисту науково-дослідницьких робіт учнів-членів Малої академії наук України, затверджених наказом Міністерства освіти і науки України від 24.03.2014 № 259, зареєстрованим у Міністерстві юстиції України 11.04.2014 за № 407/25184,  наказу Департаменту науки і освіти Харківської обласн</w:t>
      </w:r>
      <w:r>
        <w:rPr>
          <w:rFonts w:ascii="Times New Roman" w:hAnsi="Times New Roman"/>
          <w:sz w:val="28"/>
          <w:szCs w:val="28"/>
          <w:lang w:eastAsia="ru-RU"/>
        </w:rPr>
        <w:t>ої державної адміністрації від 17.09.2018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231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«Про проведення І, ІІ етапів Всеукраїнського конкурсу-захисту науково-дослідницьких робіт учнів-членів Малої академії наук України у 201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02570">
        <w:rPr>
          <w:rFonts w:ascii="Times New Roman" w:hAnsi="Times New Roman"/>
          <w:sz w:val="28"/>
          <w:szCs w:val="28"/>
          <w:lang w:eastAsia="ru-RU"/>
        </w:rPr>
        <w:t>/201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навчальному році», наказу відділу освіти Валківської районної держав</w:t>
      </w:r>
      <w:r>
        <w:rPr>
          <w:rFonts w:ascii="Times New Roman" w:hAnsi="Times New Roman"/>
          <w:sz w:val="28"/>
          <w:szCs w:val="28"/>
          <w:lang w:eastAsia="ru-RU"/>
        </w:rPr>
        <w:t xml:space="preserve">ної адміністрації від 02.10.2018 № 131 </w:t>
      </w:r>
      <w:r w:rsidRPr="00402570">
        <w:rPr>
          <w:rFonts w:ascii="Times New Roman" w:hAnsi="Times New Roman"/>
          <w:sz w:val="28"/>
          <w:szCs w:val="28"/>
          <w:lang w:eastAsia="ru-RU"/>
        </w:rPr>
        <w:t>«Про проведення І етапу Всеукраїнського конкурсу-захисту науково-дослідницьких робіт учнів-членів Ма</w:t>
      </w:r>
      <w:r>
        <w:rPr>
          <w:rFonts w:ascii="Times New Roman" w:hAnsi="Times New Roman"/>
          <w:sz w:val="28"/>
          <w:szCs w:val="28"/>
          <w:lang w:eastAsia="ru-RU"/>
        </w:rPr>
        <w:t>лої академії наук України у 2018/2019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навчальному році»  з метою виявлення й підтримки інтелектуально та творчо обдарованої молоді, залучення її до науково-дослідницької та експериментальної </w:t>
      </w: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роботи протягом листопада-грудня </w:t>
      </w:r>
    </w:p>
    <w:p w:rsidR="00B15E8D" w:rsidRPr="00402570" w:rsidRDefault="00B15E8D" w:rsidP="00483715">
      <w:pPr>
        <w:spacing w:after="0" w:line="360" w:lineRule="auto"/>
        <w:ind w:right="-185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року відбувся I етап Всеукраїнського конкурсу-захисту науково-дослідницьких робіт учнів-членів Харківського територіального  відділення МАН України. </w:t>
      </w:r>
    </w:p>
    <w:p w:rsidR="00B15E8D" w:rsidRPr="00402570" w:rsidRDefault="00B15E8D" w:rsidP="00483715">
      <w:pPr>
        <w:spacing w:after="0" w:line="360" w:lineRule="auto"/>
        <w:ind w:firstLine="43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На розгляд журі  17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секції (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у 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02570">
        <w:rPr>
          <w:rFonts w:ascii="Times New Roman" w:hAnsi="Times New Roman"/>
          <w:sz w:val="28"/>
          <w:szCs w:val="28"/>
          <w:lang w:eastAsia="ru-RU"/>
        </w:rPr>
        <w:t>/201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навчальному році) 8 наукових відділень (в минулому навчальному році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також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) було подано 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(в минулому році </w:t>
      </w:r>
      <w:r>
        <w:rPr>
          <w:rFonts w:ascii="Times New Roman" w:hAnsi="Times New Roman"/>
          <w:sz w:val="28"/>
          <w:szCs w:val="28"/>
          <w:lang w:eastAsia="ru-RU"/>
        </w:rPr>
        <w:t>27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) науково-дослідницькі роботи слухачів Харківського територіального відділення Малої академії наук України  з 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загальноосвітніх навчальних закладів району</w:t>
      </w:r>
      <w:r>
        <w:rPr>
          <w:rFonts w:ascii="Times New Roman" w:hAnsi="Times New Roman"/>
          <w:sz w:val="28"/>
          <w:szCs w:val="28"/>
          <w:lang w:eastAsia="ru-RU"/>
        </w:rPr>
        <w:t xml:space="preserve"> (в минулому році - 10</w:t>
      </w:r>
      <w:r w:rsidRPr="00402570">
        <w:rPr>
          <w:rFonts w:ascii="Times New Roman" w:hAnsi="Times New Roman"/>
          <w:sz w:val="28"/>
          <w:szCs w:val="28"/>
          <w:lang w:eastAsia="ru-RU"/>
        </w:rPr>
        <w:t>), з них –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робіт подали  гуртківці Валківського районного центру туризму, краєзнавства  та екскурсій учнівської</w:t>
      </w:r>
      <w:r w:rsidRPr="0040257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молоді  і 11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– гуртківців </w:t>
      </w:r>
      <w:r>
        <w:rPr>
          <w:rFonts w:ascii="Times New Roman" w:hAnsi="Times New Roman"/>
          <w:sz w:val="28"/>
          <w:szCs w:val="28"/>
          <w:lang w:eastAsia="ru-RU"/>
        </w:rPr>
        <w:t>КЗ «</w:t>
      </w:r>
      <w:r w:rsidRPr="00402570">
        <w:rPr>
          <w:rFonts w:ascii="Times New Roman" w:hAnsi="Times New Roman"/>
          <w:sz w:val="28"/>
          <w:szCs w:val="28"/>
          <w:lang w:eastAsia="ru-RU"/>
        </w:rPr>
        <w:t>Валківськ</w:t>
      </w:r>
      <w:r>
        <w:rPr>
          <w:rFonts w:ascii="Times New Roman" w:hAnsi="Times New Roman"/>
          <w:sz w:val="28"/>
          <w:szCs w:val="28"/>
          <w:lang w:eastAsia="ru-RU"/>
        </w:rPr>
        <w:t>ий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районн</w:t>
      </w:r>
      <w:r>
        <w:rPr>
          <w:rFonts w:ascii="Times New Roman" w:hAnsi="Times New Roman"/>
          <w:sz w:val="28"/>
          <w:szCs w:val="28"/>
          <w:lang w:eastAsia="ru-RU"/>
        </w:rPr>
        <w:t>ий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Будин</w:t>
      </w:r>
      <w:r>
        <w:rPr>
          <w:rFonts w:ascii="Times New Roman" w:hAnsi="Times New Roman"/>
          <w:sz w:val="28"/>
          <w:szCs w:val="28"/>
          <w:lang w:eastAsia="ru-RU"/>
        </w:rPr>
        <w:t>ок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дитячої та юнацької творчості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402570">
        <w:rPr>
          <w:rFonts w:ascii="Times New Roman" w:hAnsi="Times New Roman"/>
          <w:sz w:val="28"/>
          <w:szCs w:val="28"/>
          <w:lang w:eastAsia="ru-RU"/>
        </w:rPr>
        <w:t>.</w:t>
      </w:r>
    </w:p>
    <w:p w:rsidR="00B15E8D" w:rsidRPr="00402570" w:rsidRDefault="00B15E8D" w:rsidP="0048371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Учнями</w:t>
      </w:r>
      <w:r>
        <w:rPr>
          <w:rFonts w:ascii="Times New Roman" w:hAnsi="Times New Roman"/>
          <w:sz w:val="28"/>
          <w:szCs w:val="28"/>
          <w:lang w:eastAsia="ru-RU"/>
        </w:rPr>
        <w:t xml:space="preserve"> КЗ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«Валківський ліцей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ім. О. Масельського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 було подано </w:t>
      </w:r>
      <w:r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робіт            (в минулому році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), </w:t>
      </w:r>
      <w:r>
        <w:rPr>
          <w:rFonts w:ascii="Times New Roman" w:hAnsi="Times New Roman"/>
          <w:sz w:val="28"/>
          <w:szCs w:val="28"/>
          <w:lang w:eastAsia="ru-RU"/>
        </w:rPr>
        <w:t>Новомерчицький НВК – 3 роботи (минулий рік -  5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роботи), </w:t>
      </w:r>
      <w:r>
        <w:rPr>
          <w:rFonts w:ascii="Times New Roman" w:hAnsi="Times New Roman"/>
          <w:sz w:val="28"/>
          <w:szCs w:val="28"/>
          <w:lang w:eastAsia="ru-RU"/>
        </w:rPr>
        <w:t>КЗ «Шарівський ліцей» – 3 роботи (минулий рік – 3 роботи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), </w:t>
      </w:r>
      <w:r>
        <w:rPr>
          <w:rFonts w:ascii="Times New Roman" w:hAnsi="Times New Roman"/>
          <w:sz w:val="28"/>
          <w:szCs w:val="28"/>
          <w:lang w:eastAsia="ru-RU"/>
        </w:rPr>
        <w:t>Валківської ЗОШ І-ІІІ ст. - 3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роботи (минул</w:t>
      </w:r>
      <w:r>
        <w:rPr>
          <w:rFonts w:ascii="Times New Roman" w:hAnsi="Times New Roman"/>
          <w:sz w:val="28"/>
          <w:szCs w:val="28"/>
          <w:lang w:eastAsia="ru-RU"/>
        </w:rPr>
        <w:t>ий рік – 6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), Старомерчицької ЗОШ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І-ІІІ ст.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1 робота (минулий рік – </w:t>
      </w:r>
      <w:r>
        <w:rPr>
          <w:rFonts w:ascii="Times New Roman" w:hAnsi="Times New Roman"/>
          <w:sz w:val="28"/>
          <w:szCs w:val="28"/>
          <w:lang w:eastAsia="ru-RU"/>
        </w:rPr>
        <w:t>1 робота</w:t>
      </w:r>
      <w:r w:rsidRPr="00402570">
        <w:rPr>
          <w:rFonts w:ascii="Times New Roman" w:hAnsi="Times New Roman"/>
          <w:sz w:val="28"/>
          <w:szCs w:val="28"/>
          <w:lang w:eastAsia="ru-RU"/>
        </w:rPr>
        <w:t>),</w:t>
      </w:r>
      <w:r>
        <w:rPr>
          <w:rFonts w:ascii="Times New Roman" w:hAnsi="Times New Roman"/>
          <w:sz w:val="28"/>
          <w:szCs w:val="28"/>
          <w:lang w:eastAsia="ru-RU"/>
        </w:rPr>
        <w:t xml:space="preserve"> Високопільської ЗОШ І-ІІІ ст.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-  2 роботи (в минулому році – 2 роботи), Серпневого  НВК – 2 роботи (в минулому році не брали участь) Мельниківської ЗОШ І-ІІІ ст. – 1 робота (минулий рік – 2 роботи), </w:t>
      </w:r>
      <w:r w:rsidRPr="00402570">
        <w:rPr>
          <w:rFonts w:ascii="Times New Roman" w:hAnsi="Times New Roman"/>
          <w:sz w:val="28"/>
          <w:szCs w:val="28"/>
          <w:lang w:eastAsia="ru-RU"/>
        </w:rPr>
        <w:t>Сидор</w:t>
      </w:r>
      <w:r>
        <w:rPr>
          <w:rFonts w:ascii="Times New Roman" w:hAnsi="Times New Roman"/>
          <w:sz w:val="28"/>
          <w:szCs w:val="28"/>
          <w:lang w:eastAsia="ru-RU"/>
        </w:rPr>
        <w:t>енківської ЗОШ І-ІІІ ст. - 1 робота (минулий рік – 1 робота</w:t>
      </w:r>
      <w:r w:rsidRPr="00402570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, Огульцівської ЗОШ І-ІІІ ст. – 1 робота (в минулому році не брали участь).</w:t>
      </w:r>
    </w:p>
    <w:p w:rsidR="00B15E8D" w:rsidRDefault="00B15E8D" w:rsidP="0048371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Учитель географії Новомерчицького НВК та за сумісництвом КЗ «Валківський ліцей ім.О.Масельського» Вовк Володимир Федорович підготував 1 роботу з учнем КЗ «Валківський ліцей ім. О.Масельського» та 1 роботу з КЗ  «Шарівський ліцей» підготувала 5 робіт,  учителем КЗ «Шарівський ліцей» Годунко Людмилою Василівною було підготовлено 3 роботи: з ученицею Високопільської ЗОШ І-ІІІ ст., де вчитель працює за сумісництвом 1 та 2 – з ученицями КЗ «Шарівський ліцей» .</w:t>
      </w:r>
    </w:p>
    <w:p w:rsidR="00B15E8D" w:rsidRPr="00402570" w:rsidRDefault="00B15E8D" w:rsidP="00C036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Також, для участі у І етапі Всеукраїнського конкурсу-захисту науково-дослідницьких робіт учнів-членів Малої академії наук України були представлені роботи учнів підготовлені під керівництвом вчителів: Середи Віктора Анатолійовича (Сидоренківська ЗОШ І-ІІІ ст.), Бутиліної</w:t>
      </w:r>
      <w:r>
        <w:rPr>
          <w:rFonts w:ascii="Times New Roman" w:hAnsi="Times New Roman"/>
          <w:sz w:val="28"/>
          <w:szCs w:val="28"/>
          <w:lang w:eastAsia="ru-RU"/>
        </w:rPr>
        <w:t xml:space="preserve"> Га</w:t>
      </w:r>
      <w:r w:rsidRPr="00402570">
        <w:rPr>
          <w:rFonts w:ascii="Times New Roman" w:hAnsi="Times New Roman"/>
          <w:sz w:val="28"/>
          <w:szCs w:val="28"/>
          <w:lang w:eastAsia="ru-RU"/>
        </w:rPr>
        <w:t>нни Георгіївни</w:t>
      </w:r>
      <w:r>
        <w:rPr>
          <w:rFonts w:ascii="Times New Roman" w:hAnsi="Times New Roman"/>
          <w:sz w:val="28"/>
          <w:szCs w:val="28"/>
          <w:lang w:eastAsia="ru-RU"/>
        </w:rPr>
        <w:t xml:space="preserve">, Дмитренко Карини Олексіївни, Губської Марії Олександрівни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(Валківська ЗОШ </w:t>
      </w:r>
      <w:r>
        <w:rPr>
          <w:rFonts w:ascii="Times New Roman" w:hAnsi="Times New Roman"/>
          <w:sz w:val="28"/>
          <w:szCs w:val="28"/>
          <w:lang w:eastAsia="ru-RU"/>
        </w:rPr>
        <w:t>І-ІІІ ст.), Кафян Надії Яківни</w:t>
      </w:r>
      <w:r w:rsidRPr="00402570">
        <w:rPr>
          <w:rFonts w:ascii="Times New Roman" w:hAnsi="Times New Roman"/>
          <w:sz w:val="28"/>
          <w:szCs w:val="28"/>
          <w:lang w:eastAsia="ru-RU"/>
        </w:rPr>
        <w:t>, Борщ Ольги Іва</w:t>
      </w:r>
      <w:r>
        <w:rPr>
          <w:rFonts w:ascii="Times New Roman" w:hAnsi="Times New Roman"/>
          <w:sz w:val="28"/>
          <w:szCs w:val="28"/>
          <w:lang w:eastAsia="ru-RU"/>
        </w:rPr>
        <w:t xml:space="preserve">нівни, </w:t>
      </w:r>
      <w:r w:rsidRPr="0036534D">
        <w:rPr>
          <w:rFonts w:ascii="Times New Roman" w:hAnsi="Times New Roman"/>
          <w:sz w:val="28"/>
          <w:szCs w:val="28"/>
          <w:lang w:eastAsia="ru-RU"/>
        </w:rPr>
        <w:t>Бардакової Олени Юріївни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(Новомерчицький НВК), Стась Лариси Ігорівни (Старомерчицька ЗОШ І-ІІІ </w:t>
      </w:r>
      <w:r>
        <w:rPr>
          <w:rFonts w:ascii="Times New Roman" w:hAnsi="Times New Roman"/>
          <w:sz w:val="28"/>
          <w:szCs w:val="28"/>
          <w:lang w:eastAsia="ru-RU"/>
        </w:rPr>
        <w:t xml:space="preserve">ст.), Тищенко Жанети Дмитрівни (Мельниківська ЗОШ І-ІІІ ст.), Ручки Зої Михайлівни, </w:t>
      </w:r>
      <w:r w:rsidRPr="00E61484">
        <w:rPr>
          <w:rFonts w:ascii="Times New Roman" w:hAnsi="Times New Roman"/>
          <w:sz w:val="28"/>
          <w:szCs w:val="28"/>
          <w:lang w:eastAsia="ru-RU"/>
        </w:rPr>
        <w:t xml:space="preserve">Минко Оксани Анатоліївни </w:t>
      </w:r>
      <w:r>
        <w:rPr>
          <w:rFonts w:ascii="Times New Roman" w:hAnsi="Times New Roman"/>
          <w:sz w:val="28"/>
          <w:szCs w:val="28"/>
          <w:lang w:eastAsia="ru-RU"/>
        </w:rPr>
        <w:t>(Серпневий НВК), Бакшеєва Олександра Анатолійовича (Високопільська ЗОШ І-ІІІ ст.), Янковської Наталії Тимофіївни (Огульцівська ЗОШ І-ІІІ ст.), Положій Вікторії Віталіївни (КЗ «Шарівський ліцей»).</w:t>
      </w:r>
    </w:p>
    <w:p w:rsidR="00B15E8D" w:rsidRPr="00402570" w:rsidRDefault="00B15E8D" w:rsidP="00C036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У наукових  відділеннях Харківського територіального відділення МАН України взяло участь:  </w:t>
      </w:r>
    </w:p>
    <w:p w:rsidR="00B15E8D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 «Історії» - 6 </w:t>
      </w:r>
      <w:r w:rsidRPr="00402570">
        <w:rPr>
          <w:rFonts w:ascii="Times New Roman" w:hAnsi="Times New Roman"/>
          <w:sz w:val="28"/>
          <w:szCs w:val="28"/>
          <w:lang w:eastAsia="ru-RU"/>
        </w:rPr>
        <w:t>чол., із них: сек</w:t>
      </w:r>
      <w:r>
        <w:rPr>
          <w:rFonts w:ascii="Times New Roman" w:hAnsi="Times New Roman"/>
          <w:sz w:val="28"/>
          <w:szCs w:val="28"/>
          <w:lang w:eastAsia="ru-RU"/>
        </w:rPr>
        <w:t xml:space="preserve">ція «Історичне краєзнавство» - 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 чол., секція «Всесвітня історія» - 1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ч</w:t>
      </w:r>
      <w:r>
        <w:rPr>
          <w:rFonts w:ascii="Times New Roman" w:hAnsi="Times New Roman"/>
          <w:sz w:val="28"/>
          <w:szCs w:val="28"/>
          <w:lang w:eastAsia="ru-RU"/>
        </w:rPr>
        <w:t>ол, секція «Історія України» - 1 чол., секція «Етнологія» - 3 чол.;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«Філософії та суспільствознавства» - 2 чол., із них: секція «Філософія» - 1 чол., секція «Теологія, релігієзнавство та історія релігії» - 1 чол.;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«Наук про Землю» - 5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чол., із них: секція «Гео</w:t>
      </w:r>
      <w:r>
        <w:rPr>
          <w:rFonts w:ascii="Times New Roman" w:hAnsi="Times New Roman"/>
          <w:sz w:val="28"/>
          <w:szCs w:val="28"/>
          <w:lang w:eastAsia="ru-RU"/>
        </w:rPr>
        <w:t>графія та ландшафтознавство»- 2 чол.,  секція «Гідрологія» - 2 чол.,  секція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«Геологі</w:t>
      </w:r>
      <w:r>
        <w:rPr>
          <w:rFonts w:ascii="Times New Roman" w:hAnsi="Times New Roman"/>
          <w:sz w:val="28"/>
          <w:szCs w:val="28"/>
          <w:lang w:eastAsia="ru-RU"/>
        </w:rPr>
        <w:t xml:space="preserve">я, геохімія та мінералогія» - 1 </w:t>
      </w:r>
      <w:r w:rsidRPr="00402570">
        <w:rPr>
          <w:rFonts w:ascii="Times New Roman" w:hAnsi="Times New Roman"/>
          <w:sz w:val="28"/>
          <w:szCs w:val="28"/>
          <w:lang w:eastAsia="ru-RU"/>
        </w:rPr>
        <w:t>чол.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15E8D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- «Літературознавства, фольклори</w:t>
      </w:r>
      <w:r>
        <w:rPr>
          <w:rFonts w:ascii="Times New Roman" w:hAnsi="Times New Roman"/>
          <w:sz w:val="28"/>
          <w:szCs w:val="28"/>
          <w:lang w:eastAsia="ru-RU"/>
        </w:rPr>
        <w:t xml:space="preserve">стики та мистецтвознавства» - 6 </w:t>
      </w:r>
      <w:r w:rsidRPr="00402570">
        <w:rPr>
          <w:rFonts w:ascii="Times New Roman" w:hAnsi="Times New Roman"/>
          <w:sz w:val="28"/>
          <w:szCs w:val="28"/>
          <w:lang w:eastAsia="ru-RU"/>
        </w:rPr>
        <w:t>чол., із них: се</w:t>
      </w:r>
      <w:r>
        <w:rPr>
          <w:rFonts w:ascii="Times New Roman" w:hAnsi="Times New Roman"/>
          <w:sz w:val="28"/>
          <w:szCs w:val="28"/>
          <w:lang w:eastAsia="ru-RU"/>
        </w:rPr>
        <w:t>кція «Українська література» - 3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чол.</w:t>
      </w:r>
      <w:r>
        <w:rPr>
          <w:rFonts w:ascii="Times New Roman" w:hAnsi="Times New Roman"/>
          <w:sz w:val="28"/>
          <w:szCs w:val="28"/>
          <w:lang w:eastAsia="ru-RU"/>
        </w:rPr>
        <w:t>, секція «Літературна творчість» - 1 чол., секція «Фолькльористика» - 1 чол., секція «Мистецтвознавство» - 1 чол.;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«Екології та аграрних наук» - 2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чол</w:t>
      </w:r>
      <w:r>
        <w:rPr>
          <w:rFonts w:ascii="Times New Roman" w:hAnsi="Times New Roman"/>
          <w:sz w:val="28"/>
          <w:szCs w:val="28"/>
          <w:lang w:eastAsia="ru-RU"/>
        </w:rPr>
        <w:t>., із них: секція «Екологія» - 1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чол., </w:t>
      </w:r>
      <w:r>
        <w:rPr>
          <w:rFonts w:ascii="Times New Roman" w:hAnsi="Times New Roman"/>
          <w:sz w:val="28"/>
          <w:szCs w:val="28"/>
          <w:lang w:eastAsia="ru-RU"/>
        </w:rPr>
        <w:t>секція «Селекція та генетика</w:t>
      </w:r>
      <w:r w:rsidRPr="00402570">
        <w:rPr>
          <w:rFonts w:ascii="Times New Roman" w:hAnsi="Times New Roman"/>
          <w:sz w:val="28"/>
          <w:szCs w:val="28"/>
          <w:lang w:eastAsia="ru-RU"/>
        </w:rPr>
        <w:t>» - 1 чол.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«Мовознавства» - 1 чол., а саме секція «Українська мова» - 1 чол.;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- «Х</w:t>
      </w:r>
      <w:r>
        <w:rPr>
          <w:rFonts w:ascii="Times New Roman" w:hAnsi="Times New Roman"/>
          <w:sz w:val="28"/>
          <w:szCs w:val="28"/>
          <w:lang w:eastAsia="ru-RU"/>
        </w:rPr>
        <w:t>імії та біології»  - 1 чол., а саме  секція «Біологія людини» - 1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чол.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«Математики» - 1 чол., а саме секція «Математика» - 1 чол.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На високому науковому рівні підготували конкурсну роботу:</w:t>
      </w:r>
      <w:r>
        <w:rPr>
          <w:rFonts w:ascii="Times New Roman" w:hAnsi="Times New Roman"/>
          <w:sz w:val="28"/>
          <w:szCs w:val="28"/>
          <w:lang w:eastAsia="ru-RU"/>
        </w:rPr>
        <w:t xml:space="preserve"> Безуглий Назар, Дорожко Марія, Дараган Дмитро, Козар Іванна,  Ходаковська  Аліна, Клочко Марія (КЗ «Валківський ліцей імені О.Масельського»), Корецький Богдан, Юзько Катерина </w:t>
      </w:r>
      <w:r w:rsidRPr="00402570">
        <w:rPr>
          <w:rFonts w:ascii="Times New Roman" w:hAnsi="Times New Roman"/>
          <w:sz w:val="28"/>
          <w:szCs w:val="28"/>
          <w:lang w:eastAsia="ru-RU"/>
        </w:rPr>
        <w:t>(Новомерчицький НВК),</w:t>
      </w:r>
      <w:r>
        <w:rPr>
          <w:rFonts w:ascii="Times New Roman" w:hAnsi="Times New Roman"/>
          <w:sz w:val="28"/>
          <w:szCs w:val="28"/>
          <w:lang w:eastAsia="ru-RU"/>
        </w:rPr>
        <w:t xml:space="preserve"> Федів Анастасія (Старомерчицька ЗОШ І-ІІІ ст.), Губська Вікторія (Мельниківська ЗОШ І-ІІІ ст.), Кохан Владислав (Високопільська ЗОШ І-ІІІ ст.).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ab/>
        <w:t xml:space="preserve">Найнижчий бал </w:t>
      </w:r>
      <w:r>
        <w:rPr>
          <w:rFonts w:ascii="Times New Roman" w:hAnsi="Times New Roman"/>
          <w:sz w:val="28"/>
          <w:szCs w:val="28"/>
          <w:lang w:eastAsia="ru-RU"/>
        </w:rPr>
        <w:t xml:space="preserve"> за конкурсну роботу отримали Яловой  Ілля (Валківська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ЗОШ І-ІІІ </w:t>
      </w:r>
      <w:r>
        <w:rPr>
          <w:rFonts w:ascii="Times New Roman" w:hAnsi="Times New Roman"/>
          <w:sz w:val="28"/>
          <w:szCs w:val="28"/>
          <w:lang w:eastAsia="ru-RU"/>
        </w:rPr>
        <w:t>ст.), Кодацький Павло (Серпневий НВК), Арстамян Ліана (КЗ «Шарівський ліцей»).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15E8D" w:rsidRPr="00402570" w:rsidRDefault="00B15E8D" w:rsidP="004837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Високий рівень захисту науково-дослідницьких робіт </w:t>
      </w:r>
      <w:r>
        <w:rPr>
          <w:rFonts w:ascii="Times New Roman" w:hAnsi="Times New Roman"/>
          <w:sz w:val="28"/>
          <w:szCs w:val="28"/>
          <w:lang w:eastAsia="ru-RU"/>
        </w:rPr>
        <w:t>продемонстрували: Дараган Дмитро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КЗ «</w:t>
      </w:r>
      <w:r w:rsidRPr="00402570">
        <w:rPr>
          <w:rFonts w:ascii="Times New Roman" w:hAnsi="Times New Roman"/>
          <w:sz w:val="28"/>
          <w:szCs w:val="28"/>
          <w:lang w:eastAsia="ru-RU"/>
        </w:rPr>
        <w:t>Валківс</w:t>
      </w:r>
      <w:r>
        <w:rPr>
          <w:rFonts w:ascii="Times New Roman" w:hAnsi="Times New Roman"/>
          <w:sz w:val="28"/>
          <w:szCs w:val="28"/>
          <w:lang w:eastAsia="ru-RU"/>
        </w:rPr>
        <w:t>ький ліцей імені Олександра Масельського»), Губська Вікторія (Мельниківська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ЗОШ</w:t>
      </w:r>
      <w:r>
        <w:rPr>
          <w:rFonts w:ascii="Times New Roman" w:hAnsi="Times New Roman"/>
          <w:sz w:val="28"/>
          <w:szCs w:val="28"/>
          <w:lang w:eastAsia="ru-RU"/>
        </w:rPr>
        <w:t xml:space="preserve"> І-ІІІ ступенів), Корецький Богдан (Новомерчицький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НВК).</w:t>
      </w:r>
    </w:p>
    <w:p w:rsidR="00B15E8D" w:rsidRPr="00402570" w:rsidRDefault="00B15E8D" w:rsidP="004837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Найкращі результати за підсумками контрольних робіт з базових дисциплін от</w:t>
      </w:r>
      <w:r>
        <w:rPr>
          <w:rFonts w:ascii="Times New Roman" w:hAnsi="Times New Roman"/>
          <w:sz w:val="28"/>
          <w:szCs w:val="28"/>
          <w:lang w:eastAsia="ru-RU"/>
        </w:rPr>
        <w:t>римали:  з історії України –  Ходаковська Аліна та Безуглий (КЗ «Валківський ліцей ім.О.Масельського»)</w:t>
      </w:r>
      <w:r w:rsidRPr="00402570">
        <w:rPr>
          <w:rFonts w:ascii="Times New Roman" w:hAnsi="Times New Roman"/>
          <w:sz w:val="28"/>
          <w:szCs w:val="28"/>
          <w:lang w:eastAsia="ru-RU"/>
        </w:rPr>
        <w:t>; українська мова</w:t>
      </w:r>
      <w:r>
        <w:rPr>
          <w:rFonts w:ascii="Times New Roman" w:hAnsi="Times New Roman"/>
          <w:sz w:val="28"/>
          <w:szCs w:val="28"/>
          <w:lang w:eastAsia="ru-RU"/>
        </w:rPr>
        <w:t xml:space="preserve"> та література: Губська Вікторія (Мельниківська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ЗОШ І-ІІІ </w:t>
      </w:r>
      <w:r>
        <w:rPr>
          <w:rFonts w:ascii="Times New Roman" w:hAnsi="Times New Roman"/>
          <w:sz w:val="28"/>
          <w:szCs w:val="28"/>
          <w:lang w:eastAsia="ru-RU"/>
        </w:rPr>
        <w:t>ст.);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географія: Д</w:t>
      </w:r>
      <w:r>
        <w:rPr>
          <w:rFonts w:ascii="Times New Roman" w:hAnsi="Times New Roman"/>
          <w:sz w:val="28"/>
          <w:szCs w:val="28"/>
          <w:lang w:eastAsia="ru-RU"/>
        </w:rPr>
        <w:t>араган Дмитро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 (</w:t>
      </w:r>
      <w:r>
        <w:rPr>
          <w:rFonts w:ascii="Times New Roman" w:hAnsi="Times New Roman"/>
          <w:sz w:val="28"/>
          <w:szCs w:val="28"/>
          <w:lang w:eastAsia="ru-RU"/>
        </w:rPr>
        <w:t>КЗ «</w:t>
      </w:r>
      <w:r w:rsidRPr="00402570">
        <w:rPr>
          <w:rFonts w:ascii="Times New Roman" w:hAnsi="Times New Roman"/>
          <w:sz w:val="28"/>
          <w:szCs w:val="28"/>
          <w:lang w:eastAsia="ru-RU"/>
        </w:rPr>
        <w:t>Валківський ліцей</w:t>
      </w:r>
      <w:r>
        <w:rPr>
          <w:rFonts w:ascii="Times New Roman" w:hAnsi="Times New Roman"/>
          <w:sz w:val="28"/>
          <w:szCs w:val="28"/>
          <w:lang w:eastAsia="ru-RU"/>
        </w:rPr>
        <w:t xml:space="preserve"> імені Олександра Масельського»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B15E8D" w:rsidRPr="00402570" w:rsidRDefault="00B15E8D" w:rsidP="004837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Найгірші: з української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мова</w:t>
      </w:r>
      <w:r>
        <w:rPr>
          <w:rFonts w:ascii="Times New Roman" w:hAnsi="Times New Roman"/>
          <w:sz w:val="28"/>
          <w:szCs w:val="28"/>
          <w:lang w:eastAsia="ru-RU"/>
        </w:rPr>
        <w:t xml:space="preserve"> та літератури: Буракова Марина (КЗ «Шарівський ліцей») та Кодацький Павло (Серпневий НВК); географія: Яловой Ілля (Валківська ЗОШ І-ІІІ ст.),  математика: Резнік Маргарита  (Огульцівська ЗОШ І-ІІІ ст.)</w:t>
      </w:r>
      <w:r w:rsidRPr="00402570">
        <w:rPr>
          <w:rFonts w:ascii="Times New Roman" w:hAnsi="Times New Roman"/>
          <w:sz w:val="28"/>
          <w:szCs w:val="28"/>
          <w:lang w:eastAsia="ru-RU"/>
        </w:rPr>
        <w:t>.</w:t>
      </w:r>
    </w:p>
    <w:p w:rsidR="00B15E8D" w:rsidRPr="00402570" w:rsidRDefault="00B15E8D" w:rsidP="00483715">
      <w:pPr>
        <w:spacing w:after="0" w:line="360" w:lineRule="auto"/>
        <w:ind w:firstLine="43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ab/>
        <w:t xml:space="preserve">За результатами заочного туру, виконання контрольних завдань з базових дисциплін та захисту науково-дослідницьких робіт були визначені переможці та призери І етапу Всеукраїнського конкурсу-захисту науково-дослідницьких робіт учнів-членів Харківського територіального відділення Малої академії наук України. </w:t>
      </w:r>
    </w:p>
    <w:p w:rsidR="00B15E8D" w:rsidRPr="00402570" w:rsidRDefault="00B15E8D" w:rsidP="00483715">
      <w:pPr>
        <w:spacing w:after="0" w:line="360" w:lineRule="auto"/>
        <w:ind w:firstLine="43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ab/>
        <w:t xml:space="preserve">Найкращі показники за підсумками конкурсу-захисту мають учні </w:t>
      </w:r>
      <w:r>
        <w:rPr>
          <w:rFonts w:ascii="Times New Roman" w:hAnsi="Times New Roman"/>
          <w:sz w:val="28"/>
          <w:szCs w:val="28"/>
          <w:lang w:eastAsia="ru-RU"/>
        </w:rPr>
        <w:t>КЗ «Валківський ліцей імені Олександра Масельського»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, які </w:t>
      </w:r>
      <w:r>
        <w:rPr>
          <w:rFonts w:ascii="Times New Roman" w:hAnsi="Times New Roman"/>
          <w:sz w:val="28"/>
          <w:szCs w:val="28"/>
          <w:lang w:eastAsia="ru-RU"/>
        </w:rPr>
        <w:t>за підсумками І туру вибороли 6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перших місць, </w:t>
      </w:r>
      <w:r>
        <w:rPr>
          <w:rFonts w:ascii="Times New Roman" w:hAnsi="Times New Roman"/>
          <w:sz w:val="28"/>
          <w:szCs w:val="28"/>
          <w:lang w:eastAsia="ru-RU"/>
        </w:rPr>
        <w:t xml:space="preserve">Новомерчицького НВК – 2 перших місця,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Старомерчицької</w:t>
      </w:r>
      <w:r>
        <w:rPr>
          <w:rFonts w:ascii="Times New Roman" w:hAnsi="Times New Roman"/>
          <w:sz w:val="28"/>
          <w:szCs w:val="28"/>
          <w:lang w:eastAsia="ru-RU"/>
        </w:rPr>
        <w:t xml:space="preserve">, Мельниківської, Високопільської ЗОШ І-ІІІ ст. та КЗ «Шарівський ліцей» - </w:t>
      </w:r>
      <w:r w:rsidRPr="00402570">
        <w:rPr>
          <w:rFonts w:ascii="Times New Roman" w:hAnsi="Times New Roman"/>
          <w:sz w:val="28"/>
          <w:szCs w:val="28"/>
          <w:lang w:eastAsia="ru-RU"/>
        </w:rPr>
        <w:t>по одному пе</w:t>
      </w:r>
      <w:r>
        <w:rPr>
          <w:rFonts w:ascii="Times New Roman" w:hAnsi="Times New Roman"/>
          <w:sz w:val="28"/>
          <w:szCs w:val="28"/>
          <w:lang w:eastAsia="ru-RU"/>
        </w:rPr>
        <w:t>ршому місцю. Друге місце має 1 учениця Серпневого НВК. Третє місце має 1 учениця КЗ «Шарівський ліцей»</w:t>
      </w:r>
      <w:r w:rsidRPr="00402570">
        <w:rPr>
          <w:rFonts w:ascii="Times New Roman" w:hAnsi="Times New Roman"/>
          <w:sz w:val="28"/>
          <w:szCs w:val="28"/>
          <w:lang w:eastAsia="ru-RU"/>
        </w:rPr>
        <w:t>. Отже, з</w:t>
      </w:r>
      <w:r>
        <w:rPr>
          <w:rFonts w:ascii="Times New Roman" w:hAnsi="Times New Roman"/>
          <w:sz w:val="28"/>
          <w:szCs w:val="28"/>
          <w:lang w:eastAsia="ru-RU"/>
        </w:rPr>
        <w:t>а підсумками І етапу ми маємо 12 переможців та 2 призери</w:t>
      </w:r>
      <w:r w:rsidRPr="00402570">
        <w:rPr>
          <w:rFonts w:ascii="Times New Roman" w:hAnsi="Times New Roman"/>
          <w:sz w:val="28"/>
          <w:szCs w:val="28"/>
          <w:lang w:eastAsia="ru-RU"/>
        </w:rPr>
        <w:t>.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У 2017/2018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навчальному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році таких переможців було – 15, а призерів – 4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учнів. </w:t>
      </w:r>
    </w:p>
    <w:p w:rsidR="00B15E8D" w:rsidRDefault="00B15E8D" w:rsidP="004837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переможців І етапу будуть брати участь у ІІ етапі Всеукраїнського конкурсу-захисту науково-дослідницьких робіт учнів-членів Харківського територ</w:t>
      </w:r>
      <w:r>
        <w:rPr>
          <w:rFonts w:ascii="Times New Roman" w:hAnsi="Times New Roman"/>
          <w:sz w:val="28"/>
          <w:szCs w:val="28"/>
          <w:lang w:eastAsia="ru-RU"/>
        </w:rPr>
        <w:t>іального відділення МАН України</w:t>
      </w:r>
    </w:p>
    <w:p w:rsidR="00B15E8D" w:rsidRPr="00C036E6" w:rsidRDefault="00B15E8D" w:rsidP="00483715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B15E8D" w:rsidRPr="00402570" w:rsidRDefault="00B15E8D" w:rsidP="0048371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НАКАЗУЮ: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1. Затвердити список переможців І етапу Всеукраїнського конкурсу-захисту науково-дослідницьких робіт учнів-членів Харківського територіального відділення Малої академії наук України  (додаток 1).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2. Висловити подяку за якісну підготовку учнів і активну участь в організації науково-дослідницької роботи науковим керівникам, які підготували переможців (додаток 2).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3. Затвердити список переможців І етапу Всеукраїнського конкурсу-захисту науково-дослідницьких робіт учнів-членів Харківського територіального відділення Малої академії наук України, які направляються для участі у ІІ етапі конкурсу  (додаток 3).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4. Завідувачу районного методичного кабінету </w:t>
      </w:r>
      <w:r>
        <w:rPr>
          <w:rFonts w:ascii="Times New Roman" w:hAnsi="Times New Roman"/>
          <w:sz w:val="28"/>
          <w:szCs w:val="28"/>
          <w:lang w:eastAsia="ru-RU"/>
        </w:rPr>
        <w:t xml:space="preserve">відділу освіти Валківської райдержадміністрації </w:t>
      </w:r>
      <w:r w:rsidRPr="00402570">
        <w:rPr>
          <w:rFonts w:ascii="Times New Roman" w:hAnsi="Times New Roman"/>
          <w:sz w:val="28"/>
          <w:szCs w:val="28"/>
          <w:lang w:eastAsia="ru-RU"/>
        </w:rPr>
        <w:t>(Іванська Л.П.):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4.1. Довести до відома керівників загальноосвітніх навчальних закладів результати І етапу Всеукраїнського конкурсу-захисту науково-дослідницьких робіт учнів-членів Харківського територіального відділення Малої ак</w:t>
      </w:r>
      <w:r>
        <w:rPr>
          <w:rFonts w:ascii="Times New Roman" w:hAnsi="Times New Roman"/>
          <w:sz w:val="28"/>
          <w:szCs w:val="28"/>
          <w:lang w:eastAsia="ru-RU"/>
        </w:rPr>
        <w:t>адемії наук України у 2018/2019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навчальному році.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4.2. Подати  на обласний конкурс-захист науково-дослідницьких робіт учнів-членів Малої академії наук України: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- копію наказу відділу освіти «Про результати проведення І етапу Всеукраїнського конкурсу-захисту науково-дослідницьких робіт учнів-членів Ма</w:t>
      </w:r>
      <w:r>
        <w:rPr>
          <w:rFonts w:ascii="Times New Roman" w:hAnsi="Times New Roman"/>
          <w:sz w:val="28"/>
          <w:szCs w:val="28"/>
          <w:lang w:eastAsia="ru-RU"/>
        </w:rPr>
        <w:t>лої академії наук України у 2018/2019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навчальному році»;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- копію наказу відділу освіти «Про направлення та склад команди для участі у ІІ етапі Всеукраїнського конкурсу-захисту науково-дослідницьких робіт учнів-членів Малої академії наук України»; 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- заявки на участь в ІІ етапі конкурсу-захисту науково-дослідницьких робіт учнів-членів Малої академії наук України;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- тези науково-дослідницьких робіт;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- копії підсумкових протоколів. </w:t>
      </w:r>
    </w:p>
    <w:p w:rsidR="00B15E8D" w:rsidRPr="00402570" w:rsidRDefault="00B15E8D" w:rsidP="00483715">
      <w:pPr>
        <w:spacing w:after="0" w:line="360" w:lineRule="auto"/>
        <w:ind w:left="108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18.12.2018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5.  Керівникам загальноосвітніх навчальних закладів забезпечити явку учнів – переможців І етапу  Всеукраїнського конкурсу-захисту науково-дослідницьких робіт учнів-членів Харківського територіального відділення Малої академії наук  України в ІІ  етапі.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6. Головному бухгалтеру централізованій  бухгалтерії  відділу освіти Валківської районної державної адміністрації  (Лисяк З.І) виплатити     кошти  на відрядження. </w:t>
      </w:r>
    </w:p>
    <w:p w:rsidR="00B15E8D" w:rsidRPr="00402570" w:rsidRDefault="00B15E8D" w:rsidP="0048371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>7. Контроль    за    виконанням   даного  наказу  покласти  на   завідувача  районн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методичн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кабінет</w:t>
      </w:r>
      <w:r>
        <w:rPr>
          <w:rFonts w:ascii="Times New Roman" w:hAnsi="Times New Roman"/>
          <w:sz w:val="28"/>
          <w:szCs w:val="28"/>
          <w:lang w:eastAsia="ru-RU"/>
        </w:rPr>
        <w:t xml:space="preserve">у відділу освіти Валківської районної державної адміністрації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Іванську Л.П.</w:t>
      </w: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Начальник</w:t>
      </w:r>
    </w:p>
    <w:p w:rsidR="00B15E8D" w:rsidRPr="00402570" w:rsidRDefault="00B15E8D" w:rsidP="00483715">
      <w:pPr>
        <w:keepNext/>
        <w:tabs>
          <w:tab w:val="left" w:pos="360"/>
        </w:tabs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відділу освіти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Pr="00402570">
        <w:rPr>
          <w:rFonts w:ascii="Times New Roman" w:hAnsi="Times New Roman"/>
          <w:b/>
          <w:sz w:val="28"/>
          <w:szCs w:val="28"/>
          <w:lang w:eastAsia="ru-RU"/>
        </w:rPr>
        <w:t>В. Н</w:t>
      </w:r>
      <w:r>
        <w:rPr>
          <w:rFonts w:ascii="Times New Roman" w:hAnsi="Times New Roman"/>
          <w:b/>
          <w:sz w:val="28"/>
          <w:szCs w:val="28"/>
          <w:lang w:eastAsia="ru-RU"/>
        </w:rPr>
        <w:t>ОВОСЕЛ</w:t>
      </w:r>
    </w:p>
    <w:p w:rsidR="00B15E8D" w:rsidRPr="00402570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Pr="0087481E" w:rsidRDefault="00B15E8D" w:rsidP="00B62701">
      <w:pPr>
        <w:spacing w:after="120" w:line="240" w:lineRule="auto"/>
        <w:ind w:left="-720"/>
        <w:jc w:val="both"/>
        <w:rPr>
          <w:rFonts w:ascii="Times New Roman" w:hAnsi="Times New Roman"/>
          <w:lang w:eastAsia="ru-RU"/>
        </w:rPr>
      </w:pPr>
      <w:r w:rsidRPr="0087481E">
        <w:rPr>
          <w:rFonts w:ascii="Times New Roman" w:hAnsi="Times New Roman"/>
          <w:lang w:eastAsia="ru-RU"/>
        </w:rPr>
        <w:t xml:space="preserve">            Аліна Москаленко, 5 13 63</w:t>
      </w:r>
    </w:p>
    <w:p w:rsidR="00B15E8D" w:rsidRPr="00402570" w:rsidRDefault="00B15E8D" w:rsidP="00483715">
      <w:pPr>
        <w:tabs>
          <w:tab w:val="left" w:pos="0"/>
        </w:tabs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15E8D" w:rsidRPr="00402570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Pr="0027349F" w:rsidRDefault="00B15E8D" w:rsidP="00483715">
      <w:pPr>
        <w:spacing w:after="0" w:line="240" w:lineRule="auto"/>
        <w:ind w:left="566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7349F">
        <w:rPr>
          <w:rFonts w:ascii="Times New Roman" w:hAnsi="Times New Roman"/>
          <w:sz w:val="28"/>
          <w:szCs w:val="28"/>
          <w:lang w:eastAsia="ru-RU"/>
        </w:rPr>
        <w:t xml:space="preserve">Додаток 1   </w:t>
      </w:r>
    </w:p>
    <w:p w:rsidR="00B15E8D" w:rsidRPr="0027349F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27349F">
        <w:rPr>
          <w:rFonts w:ascii="Times New Roman" w:hAnsi="Times New Roman"/>
          <w:sz w:val="28"/>
          <w:szCs w:val="28"/>
          <w:lang w:eastAsia="ru-RU"/>
        </w:rPr>
        <w:t xml:space="preserve">до наказу відділу освіти </w:t>
      </w:r>
    </w:p>
    <w:p w:rsidR="00B15E8D" w:rsidRPr="0027349F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27349F">
        <w:rPr>
          <w:rFonts w:ascii="Times New Roman" w:hAnsi="Times New Roman"/>
          <w:sz w:val="28"/>
          <w:szCs w:val="28"/>
          <w:lang w:eastAsia="ru-RU"/>
        </w:rPr>
        <w:t xml:space="preserve">Валківської районної державної адміністрації </w:t>
      </w:r>
    </w:p>
    <w:p w:rsidR="00B15E8D" w:rsidRPr="0027349F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від 13.12.2018 № 152</w:t>
      </w:r>
    </w:p>
    <w:p w:rsidR="00B15E8D" w:rsidRPr="0027349F" w:rsidRDefault="00B15E8D" w:rsidP="004837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15E8D" w:rsidRPr="0027349F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7349F">
        <w:rPr>
          <w:rFonts w:ascii="Times New Roman" w:hAnsi="Times New Roman"/>
          <w:b/>
          <w:sz w:val="28"/>
          <w:szCs w:val="28"/>
          <w:lang w:val="ru-RU" w:eastAsia="ru-RU"/>
        </w:rPr>
        <w:t>Список переможців та призерів І етапу</w:t>
      </w:r>
    </w:p>
    <w:p w:rsidR="00B15E8D" w:rsidRPr="0027349F" w:rsidRDefault="00B15E8D" w:rsidP="004837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27349F">
        <w:rPr>
          <w:rFonts w:ascii="Times New Roman" w:hAnsi="Times New Roman"/>
          <w:b/>
          <w:bCs/>
          <w:sz w:val="28"/>
          <w:szCs w:val="28"/>
          <w:lang w:val="ru-RU" w:eastAsia="ru-RU"/>
        </w:rPr>
        <w:t>Всеукраїнського конкурсу-захисту науково-дослідницьких робіт</w:t>
      </w:r>
    </w:p>
    <w:p w:rsidR="00B15E8D" w:rsidRPr="0027349F" w:rsidRDefault="00B15E8D" w:rsidP="004837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27349F">
        <w:rPr>
          <w:rFonts w:ascii="Times New Roman" w:hAnsi="Times New Roman"/>
          <w:b/>
          <w:bCs/>
          <w:sz w:val="28"/>
          <w:szCs w:val="28"/>
          <w:lang w:val="ru-RU" w:eastAsia="ru-RU"/>
        </w:rPr>
        <w:t>учнів-членів Харківського територіального відділення</w:t>
      </w:r>
    </w:p>
    <w:p w:rsidR="00B15E8D" w:rsidRPr="0027349F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7349F">
        <w:rPr>
          <w:rFonts w:ascii="Times New Roman" w:hAnsi="Times New Roman"/>
          <w:b/>
          <w:sz w:val="28"/>
          <w:szCs w:val="28"/>
          <w:lang w:val="ru-RU" w:eastAsia="ru-RU"/>
        </w:rPr>
        <w:t>Малої академії наук  України у 201</w:t>
      </w:r>
      <w:r>
        <w:rPr>
          <w:rFonts w:ascii="Times New Roman" w:hAnsi="Times New Roman"/>
          <w:b/>
          <w:sz w:val="28"/>
          <w:szCs w:val="28"/>
          <w:lang w:eastAsia="ru-RU"/>
        </w:rPr>
        <w:t>8</w:t>
      </w:r>
      <w:r w:rsidRPr="0027349F">
        <w:rPr>
          <w:rFonts w:ascii="Times New Roman" w:hAnsi="Times New Roman"/>
          <w:b/>
          <w:sz w:val="28"/>
          <w:szCs w:val="28"/>
          <w:lang w:val="ru-RU" w:eastAsia="ru-RU"/>
        </w:rPr>
        <w:t>/201</w:t>
      </w: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7349F">
        <w:rPr>
          <w:rFonts w:ascii="Times New Roman" w:hAnsi="Times New Roman"/>
          <w:b/>
          <w:sz w:val="28"/>
          <w:szCs w:val="28"/>
          <w:lang w:val="ru-RU" w:eastAsia="ru-RU"/>
        </w:rPr>
        <w:t xml:space="preserve"> навчальному році</w:t>
      </w:r>
    </w:p>
    <w:p w:rsidR="00B15E8D" w:rsidRPr="0027349F" w:rsidRDefault="00B15E8D" w:rsidP="0048371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998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25"/>
        <w:gridCol w:w="2160"/>
        <w:gridCol w:w="829"/>
        <w:gridCol w:w="3186"/>
        <w:gridCol w:w="2284"/>
        <w:gridCol w:w="900"/>
      </w:tblGrid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Прізвище, ім’я, по батькові 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Навчальний заклад,</w:t>
            </w:r>
          </w:p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позашкільний заклад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Секція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Місце 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Губська Вікторія Сергіївна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Мельниківська загальноосвітня школа І-ІІІ ступенів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Українська література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Федів Анастасія Василівна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Старомерчицька загальноосвітня школа І-ІІІ ступенів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Екологія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Ходаковська Аліна Андріївна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Теологія, релігієзнавство та історія релігії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Клочко Марія Сергіївна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Філософія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Дорожко Марія Сергіївна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Історія України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916F30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Безуглий Назар Сергійович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Всесвітня історія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25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0B68E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Козар Іванна Євгеніївна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Історичне краєзнавство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Юзько Катерина Дмитрівна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Новомерчицький навчально-виховний комплекс (загальноосвітня школа І-ІІІ ст.- дошкільний навчальний заклад)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Етнологія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A46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0A1FAF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Дараган Дмитро Миколайович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Гідрологія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Минка Валерія Олександрівна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«Шарівський ліцей»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Географія та ландшафтознавство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Кохан Владислав Олександрович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Високопільська загальноосвітня школа І-ІІІ ступенів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Географія та ландшафтознавство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Корецький Богдан Сергійович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Новомерчицький навчально-виховний комплекс (загальноосвітня школа І-ІІІ ст. – дошкільний навчальний заклад)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Геологія, геохімія та мінералогія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Клименко Надія Віталіївна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Серпневий навчально-виховний комплекс (загальноосвітня школа І-ІІІ ст. – дошкільний навчальний заклад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Мистецтвознавство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ІІ</w:t>
            </w:r>
          </w:p>
        </w:tc>
      </w:tr>
      <w:tr w:rsidR="00B15E8D" w:rsidRPr="00292080" w:rsidTr="006F41F9"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Буракова Марина Миколаївна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«Шарівський зіцей»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Фолькльористика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27349F" w:rsidRDefault="00B15E8D" w:rsidP="00821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ІІІ</w:t>
            </w:r>
          </w:p>
        </w:tc>
      </w:tr>
    </w:tbl>
    <w:p w:rsidR="00B15E8D" w:rsidRPr="0027349F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Pr="00F00C85" w:rsidRDefault="00B15E8D" w:rsidP="00B62701">
      <w:pPr>
        <w:spacing w:after="120" w:line="240" w:lineRule="auto"/>
        <w:ind w:left="-720"/>
        <w:jc w:val="both"/>
        <w:rPr>
          <w:rFonts w:ascii="Times New Roman" w:hAnsi="Times New Roman"/>
          <w:lang w:eastAsia="ru-RU"/>
        </w:rPr>
      </w:pPr>
      <w:r w:rsidRPr="00F00C85">
        <w:rPr>
          <w:rFonts w:ascii="Times New Roman" w:hAnsi="Times New Roman"/>
          <w:lang w:eastAsia="ru-RU"/>
        </w:rPr>
        <w:t xml:space="preserve">       Аліна Москаленко, 5 13 63</w:t>
      </w:r>
    </w:p>
    <w:p w:rsidR="00B15E8D" w:rsidRPr="0027349F" w:rsidRDefault="00B15E8D" w:rsidP="00483715">
      <w:pPr>
        <w:spacing w:after="0" w:line="240" w:lineRule="auto"/>
        <w:ind w:left="-900"/>
        <w:rPr>
          <w:rFonts w:ascii="Times New Roman" w:hAnsi="Times New Roman"/>
          <w:sz w:val="24"/>
          <w:szCs w:val="24"/>
          <w:lang w:eastAsia="ru-RU"/>
        </w:rPr>
      </w:pP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2976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2976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Додаток 2   </w:t>
      </w: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до наказу відділу освіти </w:t>
      </w: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Валківської районної державної адміністрації </w:t>
      </w: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від 13.12.2018 № 152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402570">
        <w:rPr>
          <w:rFonts w:ascii="Times New Roman" w:hAnsi="Times New Roman"/>
          <w:b/>
          <w:bCs/>
          <w:sz w:val="28"/>
          <w:szCs w:val="24"/>
          <w:lang w:eastAsia="ru-RU"/>
        </w:rPr>
        <w:t>Список наукових керівників,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402570">
        <w:rPr>
          <w:rFonts w:ascii="Times New Roman" w:hAnsi="Times New Roman"/>
          <w:b/>
          <w:sz w:val="28"/>
          <w:szCs w:val="24"/>
          <w:lang w:eastAsia="ru-RU"/>
        </w:rPr>
        <w:t>що підготували переможців та призерів  І етапу Всеукраїнського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402570">
        <w:rPr>
          <w:rFonts w:ascii="Times New Roman" w:hAnsi="Times New Roman"/>
          <w:b/>
          <w:sz w:val="28"/>
          <w:szCs w:val="24"/>
          <w:lang w:eastAsia="ru-RU"/>
        </w:rPr>
        <w:t>конкурсу-захисту науково-дослідницьких робі учнів-членів Харківського територіального відділення Малої академії наук України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 у 2018/2019</w:t>
      </w:r>
      <w:r w:rsidRPr="00402570">
        <w:rPr>
          <w:rFonts w:ascii="Times New Roman" w:hAnsi="Times New Roman"/>
          <w:b/>
          <w:sz w:val="28"/>
          <w:szCs w:val="24"/>
          <w:lang w:eastAsia="ru-RU"/>
        </w:rPr>
        <w:t xml:space="preserve"> навчальному році 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5"/>
        <w:gridCol w:w="2325"/>
        <w:gridCol w:w="3472"/>
        <w:gridCol w:w="3728"/>
      </w:tblGrid>
      <w:tr w:rsidR="00B15E8D" w:rsidRPr="00292080" w:rsidTr="00F00C8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Прізвище, ім’я,</w:t>
            </w:r>
          </w:p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батькові відповідального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Фах, категорія, звання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Навчальний заклад</w:t>
            </w:r>
          </w:p>
        </w:tc>
      </w:tr>
      <w:tr w:rsidR="00B15E8D" w:rsidRPr="00292080" w:rsidTr="00F00C8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Вовк Володимир Федорович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географії, спеціаліст вищої категорії, учитель-методист.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Новомерчицький навчально-виховний комплекс (загальноосвітня школа І-ІІІ ступенів – дитячий садок) </w:t>
            </w:r>
          </w:p>
        </w:tc>
      </w:tr>
      <w:tr w:rsidR="00B15E8D" w:rsidRPr="00292080" w:rsidTr="00F00C8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Губська</w:t>
            </w:r>
          </w:p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Таміла Валентинівна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Учитель історії та економіки, спеціаліст вищої категорії, старший учитель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Валківський ліцей імені Олександра Масельського</w:t>
            </w:r>
          </w:p>
        </w:tc>
      </w:tr>
      <w:tr w:rsidR="00B15E8D" w:rsidRPr="00292080" w:rsidTr="00F00C8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Стась Лариса Ігорівна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</w:t>
            </w: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итель біології вищої категорії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Старомерчицька загальноосвітня школа І-ІІІ ступенів</w:t>
            </w:r>
          </w:p>
        </w:tc>
      </w:tr>
      <w:tr w:rsidR="00B15E8D" w:rsidRPr="00292080" w:rsidTr="00F00C85">
        <w:trPr>
          <w:trHeight w:val="102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Годунко Людмила Василівна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української мови та літератури І категорії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«Шарівський ліцей»</w:t>
            </w:r>
          </w:p>
        </w:tc>
      </w:tr>
      <w:tr w:rsidR="00B15E8D" w:rsidRPr="00292080" w:rsidTr="00F00C85">
        <w:trPr>
          <w:trHeight w:val="102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Борщ  Ольга Іванівна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початкових класів та музики вищої категорії, вчитель-методист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Новомерчицький навчально –виховний комплекс (загальноосвсітня школа І-ІІІ ст. – дошкільний навчальний заклад)</w:t>
            </w:r>
          </w:p>
        </w:tc>
      </w:tr>
      <w:tr w:rsidR="00B15E8D" w:rsidRPr="00292080" w:rsidTr="00F00C85">
        <w:trPr>
          <w:trHeight w:val="102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402570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Положій Вікторія Віталіївна 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географії, спеціаліст І категорії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«Шарівський ліцей»</w:t>
            </w:r>
          </w:p>
        </w:tc>
      </w:tr>
      <w:tr w:rsidR="00B15E8D" w:rsidRPr="00292080" w:rsidTr="00F00C85">
        <w:trPr>
          <w:trHeight w:val="102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Бакшеєв Олександр Анатолійович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географії, спеціаліст вищої категорії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Високопільська загальноосвітня школа І-ІІІ ступенів</w:t>
            </w:r>
          </w:p>
        </w:tc>
      </w:tr>
      <w:tr w:rsidR="00B15E8D" w:rsidRPr="00292080" w:rsidTr="00F00C85">
        <w:trPr>
          <w:trHeight w:val="102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Ручка Зоя Михайлівна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української мови та літератури, спеціаліст І категорії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Серпневий навчально-виховний комплекс (загальноосвітня школа І-ІІІ ступенів – дошкільний навчальний заклад)</w:t>
            </w:r>
          </w:p>
        </w:tc>
      </w:tr>
      <w:tr w:rsidR="00B15E8D" w:rsidRPr="00292080" w:rsidTr="00F00C85">
        <w:trPr>
          <w:trHeight w:val="102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Тищенко Жанета Дмитрівна 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української мови та літератури, спеціаліст вищої категорії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E8D" w:rsidRDefault="00B15E8D" w:rsidP="006F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Мельниківська загальноосвітня школа І-ІІІ ступенів</w:t>
            </w:r>
          </w:p>
        </w:tc>
      </w:tr>
    </w:tbl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15E8D" w:rsidRPr="00F00C85" w:rsidRDefault="00B15E8D" w:rsidP="00B62701">
      <w:pPr>
        <w:spacing w:after="120" w:line="240" w:lineRule="auto"/>
        <w:ind w:left="-720"/>
        <w:jc w:val="both"/>
        <w:rPr>
          <w:rFonts w:ascii="Times New Roman" w:hAnsi="Times New Roman"/>
          <w:lang w:eastAsia="ru-RU"/>
        </w:rPr>
      </w:pPr>
      <w:r w:rsidRPr="00F00C85">
        <w:rPr>
          <w:rFonts w:ascii="Times New Roman" w:hAnsi="Times New Roman"/>
          <w:lang w:eastAsia="ru-RU"/>
        </w:rPr>
        <w:t xml:space="preserve">       Аліна Москаленко, 5 13 63</w:t>
      </w:r>
    </w:p>
    <w:p w:rsidR="00B15E8D" w:rsidRDefault="00B15E8D" w:rsidP="00B6270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15E8D" w:rsidRPr="00402570" w:rsidRDefault="00B15E8D" w:rsidP="00F00C85">
      <w:pPr>
        <w:spacing w:after="0" w:line="24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402570">
        <w:rPr>
          <w:rFonts w:ascii="Times New Roman" w:hAnsi="Times New Roman"/>
          <w:sz w:val="28"/>
          <w:szCs w:val="28"/>
          <w:lang w:eastAsia="ru-RU"/>
        </w:rPr>
        <w:t xml:space="preserve"> Додаток 3   </w:t>
      </w: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до наказу відділу освіти </w:t>
      </w: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 w:rsidRPr="00402570">
        <w:rPr>
          <w:rFonts w:ascii="Times New Roman" w:hAnsi="Times New Roman"/>
          <w:sz w:val="28"/>
          <w:szCs w:val="28"/>
          <w:lang w:eastAsia="ru-RU"/>
        </w:rPr>
        <w:t xml:space="preserve">Валківської районної державної адміністрації </w:t>
      </w:r>
    </w:p>
    <w:p w:rsidR="00B15E8D" w:rsidRPr="00402570" w:rsidRDefault="00B15E8D" w:rsidP="00483715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від 13.12.2018 № 152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Список переможців І етапу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Всеукраїнського конкурсу-захисту науково-дослідницьких робіт учнів-членів Харківського територіального відділення Мал</w:t>
      </w:r>
      <w:r>
        <w:rPr>
          <w:rFonts w:ascii="Times New Roman" w:hAnsi="Times New Roman"/>
          <w:b/>
          <w:sz w:val="28"/>
          <w:szCs w:val="28"/>
          <w:lang w:eastAsia="ru-RU"/>
        </w:rPr>
        <w:t>ої академії наук  України у 2018/2019</w:t>
      </w:r>
      <w:r w:rsidRPr="00402570">
        <w:rPr>
          <w:rFonts w:ascii="Times New Roman" w:hAnsi="Times New Roman"/>
          <w:b/>
          <w:sz w:val="28"/>
          <w:szCs w:val="28"/>
          <w:lang w:eastAsia="ru-RU"/>
        </w:rPr>
        <w:t xml:space="preserve">   навчальному році, які направляються</w:t>
      </w:r>
    </w:p>
    <w:p w:rsidR="00B15E8D" w:rsidRPr="00402570" w:rsidRDefault="00B15E8D" w:rsidP="0048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2570">
        <w:rPr>
          <w:rFonts w:ascii="Times New Roman" w:hAnsi="Times New Roman"/>
          <w:b/>
          <w:sz w:val="28"/>
          <w:szCs w:val="28"/>
          <w:lang w:eastAsia="ru-RU"/>
        </w:rPr>
        <w:t>для участі у ІІ етапі конкурсу</w:t>
      </w:r>
    </w:p>
    <w:p w:rsidR="00B15E8D" w:rsidRPr="00402570" w:rsidRDefault="00B15E8D" w:rsidP="00483715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10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6"/>
        <w:gridCol w:w="2365"/>
        <w:gridCol w:w="829"/>
        <w:gridCol w:w="3165"/>
        <w:gridCol w:w="3197"/>
        <w:gridCol w:w="900"/>
      </w:tblGrid>
      <w:tr w:rsidR="00B15E8D" w:rsidRPr="00292080" w:rsidTr="00B62701">
        <w:trPr>
          <w:gridAfter w:val="1"/>
          <w:wAfter w:w="900" w:type="dxa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Прізвище, ім’я по батькові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Навчальний заклад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5E8D" w:rsidRPr="00402570" w:rsidRDefault="00B15E8D" w:rsidP="006F4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40257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Секція</w:t>
            </w:r>
          </w:p>
        </w:tc>
      </w:tr>
      <w:tr w:rsidR="00B15E8D" w:rsidRPr="00292080" w:rsidTr="00B62701"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Губська Вікторія Сергіївна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Мельниківська загальноосвітня школа І-ІІІ ступенів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Українська література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Федів Анастасія Василівна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Старомерчицька загальноосвітня школа І-ІІІ ступенів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Екологія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Ходаковська Аліна Андріївна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Теологія, релігієзнавство та історія релігії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Клочко Марія Сергіївна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Філософія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Дорожко Марія Сергіївна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Історія України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Безуглий Назар Сергійович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Всесвітня історія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rPr>
          <w:trHeight w:val="51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Козар Іванна Євгеніївна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Історичне краєзнавство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rPr>
          <w:trHeight w:val="656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Юзько Катерина Дмитрівна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Новомерчицький навчально-виховний комплекс (загальноосвітня школа І-ІІІ ст.- дошкільний навчальний заклад)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Етнологія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rPr>
          <w:trHeight w:val="856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349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Дараган Дмитро Миколайович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КЗ «Валківський ліцей імені Олександра Масельського»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Гідрологія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rPr>
          <w:trHeight w:val="856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Кохан Владислав Олександрович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Високопільська загальноосвітня школа І-ІІІ ступенів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Географія та ландшафтознавство</w:t>
            </w:r>
          </w:p>
        </w:tc>
        <w:tc>
          <w:tcPr>
            <w:tcW w:w="900" w:type="dxa"/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5E8D" w:rsidRPr="00292080" w:rsidTr="00B62701">
        <w:trPr>
          <w:trHeight w:val="856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Корецький Богдан Сергійович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Новомерчицький навчально-виховний комплекс (загальноосвітня школа І-ІІІ ст. – дошкільний навчальний заклад)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Геологія, геохімія та мінералогія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15E8D" w:rsidRPr="0027349F" w:rsidRDefault="00B15E8D" w:rsidP="00B627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15E8D" w:rsidRPr="00402570" w:rsidRDefault="00B15E8D" w:rsidP="00483715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5E8D" w:rsidRPr="00F00C85" w:rsidRDefault="00B15E8D" w:rsidP="00483715">
      <w:pPr>
        <w:spacing w:after="120" w:line="240" w:lineRule="auto"/>
        <w:ind w:left="-720"/>
        <w:jc w:val="both"/>
        <w:rPr>
          <w:rFonts w:ascii="Times New Roman" w:hAnsi="Times New Roman"/>
          <w:lang w:eastAsia="ru-RU"/>
        </w:rPr>
      </w:pPr>
      <w:r w:rsidRPr="00F00C85">
        <w:rPr>
          <w:rFonts w:ascii="Times New Roman" w:hAnsi="Times New Roman"/>
          <w:lang w:eastAsia="ru-RU"/>
        </w:rPr>
        <w:t>Аліна Москаленко, 5 13 63</w:t>
      </w:r>
    </w:p>
    <w:p w:rsidR="00B15E8D" w:rsidRPr="00402570" w:rsidRDefault="00B15E8D" w:rsidP="0048371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15E8D" w:rsidRDefault="00B15E8D" w:rsidP="00483715"/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З наказом від 13.12</w:t>
      </w:r>
      <w:r w:rsidRPr="00140482">
        <w:rPr>
          <w:rFonts w:ascii="Times New Roman" w:hAnsi="Times New Roman"/>
          <w:sz w:val="28"/>
          <w:szCs w:val="24"/>
          <w:lang w:eastAsia="ru-RU"/>
        </w:rPr>
        <w:t>.201</w:t>
      </w:r>
      <w:r>
        <w:rPr>
          <w:rFonts w:ascii="Times New Roman" w:hAnsi="Times New Roman"/>
          <w:sz w:val="28"/>
          <w:szCs w:val="24"/>
          <w:lang w:eastAsia="ru-RU"/>
        </w:rPr>
        <w:t>8 № 152</w:t>
      </w:r>
      <w:bookmarkStart w:id="0" w:name="_GoBack"/>
      <w:bookmarkEnd w:id="0"/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140482">
        <w:rPr>
          <w:rFonts w:ascii="Times New Roman" w:hAnsi="Times New Roman"/>
          <w:sz w:val="28"/>
          <w:szCs w:val="24"/>
          <w:lang w:eastAsia="ru-RU"/>
        </w:rPr>
        <w:t>ознайомлені: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eastAsia="ru-RU"/>
        </w:rPr>
        <w:t>_________________ Грєхова В.І.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eastAsia="ru-RU"/>
        </w:rPr>
        <w:t>_________________ Крикун  С.А.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eastAsia="ru-RU"/>
        </w:rPr>
        <w:t>_________________ Сухоруков Ю.О.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eastAsia="ru-RU"/>
        </w:rPr>
        <w:t>_________________ Салащенко Т.В.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Зінченко В.О.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Сиротенко М.Г.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Омеляненко Т.М.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 xml:space="preserve">_________________ </w:t>
      </w:r>
      <w:r w:rsidRPr="00140482">
        <w:rPr>
          <w:rFonts w:ascii="Times New Roman" w:hAnsi="Times New Roman"/>
          <w:sz w:val="28"/>
          <w:szCs w:val="24"/>
          <w:lang w:eastAsia="ru-RU"/>
        </w:rPr>
        <w:t>Костильова</w:t>
      </w:r>
      <w:r w:rsidRPr="00140482">
        <w:rPr>
          <w:rFonts w:ascii="Times New Roman" w:hAnsi="Times New Roman"/>
          <w:sz w:val="28"/>
          <w:szCs w:val="24"/>
          <w:lang w:val="ru-RU" w:eastAsia="ru-RU"/>
        </w:rPr>
        <w:t xml:space="preserve"> В.</w:t>
      </w:r>
      <w:r w:rsidRPr="00140482">
        <w:rPr>
          <w:rFonts w:ascii="Times New Roman" w:hAnsi="Times New Roman"/>
          <w:sz w:val="28"/>
          <w:szCs w:val="24"/>
          <w:lang w:eastAsia="ru-RU"/>
        </w:rPr>
        <w:t>В</w:t>
      </w:r>
      <w:r w:rsidRPr="00140482">
        <w:rPr>
          <w:rFonts w:ascii="Times New Roman" w:hAnsi="Times New Roman"/>
          <w:sz w:val="28"/>
          <w:szCs w:val="24"/>
          <w:lang w:val="ru-RU" w:eastAsia="ru-RU"/>
        </w:rPr>
        <w:t>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Новікова Д.В.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Клименко В.В.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Кравченко А.І.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Богатир К.А.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Курильчик Н.Д.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>
        <w:rPr>
          <w:rFonts w:ascii="Times New Roman" w:hAnsi="Times New Roman"/>
          <w:sz w:val="28"/>
          <w:szCs w:val="24"/>
          <w:lang w:val="ru-RU" w:eastAsia="ru-RU"/>
        </w:rPr>
        <w:t>_________________ Юдина С.Ф.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Борщ О.І.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Тарасов В.В.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val="ru-RU" w:eastAsia="ru-RU"/>
        </w:rPr>
        <w:t>_________________ Калініна І.В.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eastAsia="ru-RU"/>
        </w:rPr>
        <w:t>_________________ Прищепа С.В.</w:t>
      </w:r>
    </w:p>
    <w:p w:rsidR="00B15E8D" w:rsidRPr="00140482" w:rsidRDefault="00B15E8D" w:rsidP="00F0088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140482">
        <w:rPr>
          <w:rFonts w:ascii="Times New Roman" w:hAnsi="Times New Roman"/>
          <w:sz w:val="28"/>
          <w:szCs w:val="24"/>
          <w:lang w:eastAsia="ru-RU"/>
        </w:rPr>
        <w:t>_________________ Желєзнова Т.Д.</w:t>
      </w:r>
    </w:p>
    <w:p w:rsidR="00B15E8D" w:rsidRDefault="00B15E8D"/>
    <w:sectPr w:rsidR="00B15E8D" w:rsidSect="00C036E6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E8D" w:rsidRDefault="00B15E8D">
      <w:pPr>
        <w:spacing w:after="0" w:line="240" w:lineRule="auto"/>
      </w:pPr>
      <w:r>
        <w:separator/>
      </w:r>
    </w:p>
  </w:endnote>
  <w:endnote w:type="continuationSeparator" w:id="0">
    <w:p w:rsidR="00B15E8D" w:rsidRDefault="00B1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E8D" w:rsidRDefault="00B15E8D">
      <w:pPr>
        <w:spacing w:after="0" w:line="240" w:lineRule="auto"/>
      </w:pPr>
      <w:r>
        <w:separator/>
      </w:r>
    </w:p>
  </w:footnote>
  <w:footnote w:type="continuationSeparator" w:id="0">
    <w:p w:rsidR="00B15E8D" w:rsidRDefault="00B1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8D" w:rsidRDefault="00B15E8D" w:rsidP="00942A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5E8D" w:rsidRDefault="00B15E8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8D" w:rsidRDefault="00B15E8D" w:rsidP="00942A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15E8D" w:rsidRDefault="00B15E8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715"/>
    <w:rsid w:val="00082D95"/>
    <w:rsid w:val="000A1FAF"/>
    <w:rsid w:val="000B68E9"/>
    <w:rsid w:val="00115C2E"/>
    <w:rsid w:val="00140482"/>
    <w:rsid w:val="001667DF"/>
    <w:rsid w:val="0019143B"/>
    <w:rsid w:val="00250B0E"/>
    <w:rsid w:val="0027349F"/>
    <w:rsid w:val="00292080"/>
    <w:rsid w:val="00297618"/>
    <w:rsid w:val="002C35AA"/>
    <w:rsid w:val="0036534D"/>
    <w:rsid w:val="00402570"/>
    <w:rsid w:val="00483715"/>
    <w:rsid w:val="004972FA"/>
    <w:rsid w:val="006B2915"/>
    <w:rsid w:val="006F41F9"/>
    <w:rsid w:val="0078289C"/>
    <w:rsid w:val="00792AE5"/>
    <w:rsid w:val="00821529"/>
    <w:rsid w:val="0087481E"/>
    <w:rsid w:val="00916F30"/>
    <w:rsid w:val="00942A81"/>
    <w:rsid w:val="009C1826"/>
    <w:rsid w:val="00A46D43"/>
    <w:rsid w:val="00B15E8D"/>
    <w:rsid w:val="00B62701"/>
    <w:rsid w:val="00C036E6"/>
    <w:rsid w:val="00CC3D34"/>
    <w:rsid w:val="00E61484"/>
    <w:rsid w:val="00E779D3"/>
    <w:rsid w:val="00F00888"/>
    <w:rsid w:val="00F00C85"/>
    <w:rsid w:val="00FB3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715"/>
    <w:pPr>
      <w:spacing w:after="160" w:line="259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37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3715"/>
    <w:rPr>
      <w:rFonts w:cs="Times New Roman"/>
    </w:rPr>
  </w:style>
  <w:style w:type="character" w:styleId="PageNumber">
    <w:name w:val="page number"/>
    <w:basedOn w:val="DefaultParagraphFont"/>
    <w:uiPriority w:val="99"/>
    <w:rsid w:val="0048371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202</TotalTime>
  <Pages>11</Pages>
  <Words>2501</Words>
  <Characters>14258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Галина</cp:lastModifiedBy>
  <cp:revision>6</cp:revision>
  <dcterms:created xsi:type="dcterms:W3CDTF">2018-12-15T20:16:00Z</dcterms:created>
  <dcterms:modified xsi:type="dcterms:W3CDTF">2018-12-20T11:18:00Z</dcterms:modified>
</cp:coreProperties>
</file>