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1C72" w:rsidRDefault="007F1C72" w:rsidP="005D7D38">
      <w:pPr>
        <w:spacing w:after="120"/>
        <w:jc w:val="center"/>
        <w:rPr>
          <w:noProof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9pt;height:50.25pt;visibility:visible">
            <v:imagedata r:id="rId7" o:title=""/>
          </v:shape>
        </w:pict>
      </w:r>
    </w:p>
    <w:p w:rsidR="007F1C72" w:rsidRPr="00443C3C" w:rsidRDefault="007F1C72" w:rsidP="005D7D38">
      <w:pPr>
        <w:jc w:val="center"/>
        <w:rPr>
          <w:b/>
          <w:noProof/>
          <w:sz w:val="24"/>
        </w:rPr>
      </w:pPr>
      <w:r w:rsidRPr="00443C3C">
        <w:rPr>
          <w:b/>
          <w:noProof/>
          <w:sz w:val="24"/>
        </w:rPr>
        <w:t>УКРАЇНА</w:t>
      </w:r>
    </w:p>
    <w:p w:rsidR="007F1C72" w:rsidRPr="00A23AE8" w:rsidRDefault="007F1C72" w:rsidP="005D7D38">
      <w:pPr>
        <w:jc w:val="center"/>
        <w:rPr>
          <w:b/>
          <w:sz w:val="16"/>
          <w:szCs w:val="16"/>
        </w:rPr>
      </w:pPr>
    </w:p>
    <w:p w:rsidR="007F1C72" w:rsidRDefault="007F1C72" w:rsidP="005D7D38">
      <w:pPr>
        <w:jc w:val="center"/>
        <w:rPr>
          <w:b/>
          <w:szCs w:val="28"/>
          <w:lang w:val="uk-UA"/>
        </w:rPr>
      </w:pPr>
      <w:r>
        <w:rPr>
          <w:b/>
          <w:szCs w:val="28"/>
        </w:rPr>
        <w:t>ВАЛКІВСЬКА РАЙОННА</w:t>
      </w:r>
      <w:r w:rsidRPr="00572D28">
        <w:rPr>
          <w:b/>
          <w:szCs w:val="28"/>
        </w:rPr>
        <w:t xml:space="preserve"> ДЕРЖАВНА АДМІНІСТРАЦІЯ</w:t>
      </w:r>
    </w:p>
    <w:p w:rsidR="007F1C72" w:rsidRPr="00572D28" w:rsidRDefault="007F1C72" w:rsidP="005D7D38">
      <w:pPr>
        <w:jc w:val="center"/>
        <w:rPr>
          <w:b/>
          <w:szCs w:val="28"/>
        </w:rPr>
      </w:pPr>
      <w:r>
        <w:rPr>
          <w:b/>
          <w:szCs w:val="28"/>
        </w:rPr>
        <w:t>ВІДДІЛ</w:t>
      </w:r>
      <w:r w:rsidRPr="00572D28">
        <w:rPr>
          <w:b/>
          <w:szCs w:val="28"/>
        </w:rPr>
        <w:t xml:space="preserve"> ОСВІТИ</w:t>
      </w:r>
      <w:r>
        <w:rPr>
          <w:b/>
          <w:szCs w:val="28"/>
          <w:lang w:val="uk-UA"/>
        </w:rPr>
        <w:t>, МОЛОДІ ТА СПОРТУ</w:t>
      </w:r>
    </w:p>
    <w:p w:rsidR="007F1C72" w:rsidRPr="00572D28" w:rsidRDefault="007F1C72" w:rsidP="005D7D38">
      <w:pPr>
        <w:jc w:val="center"/>
        <w:rPr>
          <w:b/>
          <w:szCs w:val="28"/>
        </w:rPr>
      </w:pPr>
    </w:p>
    <w:p w:rsidR="007F1C72" w:rsidRPr="00572D28" w:rsidRDefault="007F1C72" w:rsidP="005D7D38">
      <w:pPr>
        <w:jc w:val="center"/>
        <w:rPr>
          <w:b/>
          <w:szCs w:val="28"/>
        </w:rPr>
      </w:pPr>
      <w:r w:rsidRPr="00572D28">
        <w:rPr>
          <w:b/>
          <w:szCs w:val="28"/>
        </w:rPr>
        <w:t>НАКАЗ</w:t>
      </w:r>
    </w:p>
    <w:p w:rsidR="007F1C72" w:rsidRPr="005F05B6" w:rsidRDefault="007F1C72" w:rsidP="005D7D38">
      <w:pPr>
        <w:jc w:val="center"/>
        <w:rPr>
          <w:b/>
          <w:sz w:val="16"/>
          <w:szCs w:val="16"/>
          <w:lang w:val="uk-UA"/>
        </w:rPr>
      </w:pPr>
    </w:p>
    <w:p w:rsidR="007F1C72" w:rsidRDefault="007F1C72" w:rsidP="005D7D38">
      <w:pPr>
        <w:rPr>
          <w:b/>
          <w:lang w:val="uk-UA"/>
        </w:rPr>
      </w:pPr>
    </w:p>
    <w:p w:rsidR="007F1C72" w:rsidRPr="00215DFF" w:rsidRDefault="007F1C72" w:rsidP="005D7D38">
      <w:pPr>
        <w:rPr>
          <w:b/>
          <w:sz w:val="16"/>
          <w:szCs w:val="16"/>
          <w:lang w:val="uk-UA"/>
        </w:rPr>
      </w:pPr>
      <w:r>
        <w:rPr>
          <w:b/>
          <w:lang w:val="uk-UA"/>
        </w:rPr>
        <w:t>27.07.2020</w:t>
      </w:r>
      <w:r w:rsidRPr="006C7EEA">
        <w:rPr>
          <w:b/>
          <w:lang w:val="uk-UA"/>
        </w:rPr>
        <w:tab/>
      </w:r>
      <w:r w:rsidRPr="006C7EEA">
        <w:rPr>
          <w:b/>
          <w:lang w:val="uk-UA"/>
        </w:rPr>
        <w:tab/>
      </w:r>
      <w:r w:rsidRPr="006C7EEA">
        <w:rPr>
          <w:b/>
          <w:lang w:val="uk-UA"/>
        </w:rPr>
        <w:tab/>
      </w:r>
      <w:r w:rsidRPr="006C7EEA">
        <w:rPr>
          <w:b/>
          <w:lang w:val="uk-UA"/>
        </w:rPr>
        <w:tab/>
      </w:r>
      <w:r>
        <w:rPr>
          <w:b/>
          <w:lang w:val="uk-UA"/>
        </w:rPr>
        <w:t xml:space="preserve">            Валки                                                      </w:t>
      </w:r>
      <w:r w:rsidRPr="006C7EEA">
        <w:rPr>
          <w:b/>
          <w:lang w:val="uk-UA"/>
        </w:rPr>
        <w:t>№</w:t>
      </w:r>
      <w:r>
        <w:rPr>
          <w:b/>
          <w:lang w:val="uk-UA"/>
        </w:rPr>
        <w:t xml:space="preserve"> 73</w:t>
      </w:r>
    </w:p>
    <w:p w:rsidR="007F1C72" w:rsidRDefault="007F1C72" w:rsidP="00147DEE">
      <w:pPr>
        <w:jc w:val="center"/>
        <w:rPr>
          <w:b/>
          <w:szCs w:val="28"/>
          <w:lang w:val="uk-UA"/>
        </w:rPr>
      </w:pPr>
    </w:p>
    <w:p w:rsidR="007F1C72" w:rsidRPr="00032A06" w:rsidRDefault="007F1C72" w:rsidP="00032A06">
      <w:pPr>
        <w:ind w:right="4778"/>
        <w:rPr>
          <w:b/>
          <w:lang w:val="uk-UA"/>
        </w:rPr>
      </w:pPr>
      <w:r>
        <w:rPr>
          <w:b/>
          <w:lang w:val="uk-UA"/>
        </w:rPr>
        <w:t>Про зміни до складу тендерного комітету відділу освіти, молоді та спорту Валківської районної державної адміністрації  Харківської області</w:t>
      </w:r>
    </w:p>
    <w:p w:rsidR="007F1C72" w:rsidRDefault="007F1C72" w:rsidP="00147DEE">
      <w:pPr>
        <w:ind w:right="4984"/>
        <w:jc w:val="both"/>
        <w:rPr>
          <w:b/>
          <w:szCs w:val="28"/>
          <w:lang w:val="uk-UA"/>
        </w:rPr>
      </w:pPr>
    </w:p>
    <w:p w:rsidR="007F1C72" w:rsidRDefault="007F1C72" w:rsidP="00147DEE">
      <w:pPr>
        <w:ind w:right="4984"/>
        <w:jc w:val="both"/>
        <w:rPr>
          <w:b/>
          <w:szCs w:val="28"/>
          <w:lang w:val="uk-UA"/>
        </w:rPr>
      </w:pPr>
    </w:p>
    <w:p w:rsidR="007F1C72" w:rsidRDefault="007F1C72" w:rsidP="005F05B6">
      <w:pPr>
        <w:spacing w:line="360" w:lineRule="auto"/>
        <w:ind w:firstLine="709"/>
        <w:jc w:val="both"/>
        <w:rPr>
          <w:szCs w:val="28"/>
          <w:lang w:val="uk-UA"/>
        </w:rPr>
      </w:pPr>
      <w:r>
        <w:rPr>
          <w:szCs w:val="28"/>
          <w:lang w:val="uk-UA"/>
        </w:rPr>
        <w:t>Відповідно до статті 40 Закону України «Про місцеві державні адміністрації», статей  11 Закону «України «Про публічні закупівлі» від 25.12.2015 № 922-VIII, керуючись Положенням про тендерний комітет відділу освіти, молоді та спорту Валківської районної державної адміністрації Харківської області з метою забезпечення ефективної та безперервної діяльності тендерного комітету</w:t>
      </w:r>
      <w:r w:rsidRPr="00032A06">
        <w:rPr>
          <w:szCs w:val="28"/>
          <w:lang w:val="uk-UA"/>
        </w:rPr>
        <w:t xml:space="preserve"> </w:t>
      </w:r>
      <w:r>
        <w:rPr>
          <w:szCs w:val="28"/>
          <w:lang w:val="uk-UA"/>
        </w:rPr>
        <w:t xml:space="preserve">відділу освіти, молоді та спорту Валківської районної державної адміністрації Харківської області  </w:t>
      </w:r>
    </w:p>
    <w:p w:rsidR="007F1C72" w:rsidRPr="005F05B6" w:rsidRDefault="007F1C72" w:rsidP="005F05B6">
      <w:pPr>
        <w:spacing w:line="360" w:lineRule="auto"/>
        <w:jc w:val="both"/>
        <w:rPr>
          <w:sz w:val="16"/>
          <w:szCs w:val="16"/>
          <w:lang w:val="uk-UA"/>
        </w:rPr>
      </w:pPr>
    </w:p>
    <w:p w:rsidR="007F1C72" w:rsidRDefault="007F1C72" w:rsidP="005F05B6">
      <w:pPr>
        <w:spacing w:line="360" w:lineRule="auto"/>
        <w:jc w:val="both"/>
        <w:rPr>
          <w:szCs w:val="28"/>
          <w:lang w:val="uk-UA"/>
        </w:rPr>
      </w:pPr>
      <w:r>
        <w:rPr>
          <w:szCs w:val="28"/>
          <w:lang w:val="uk-UA"/>
        </w:rPr>
        <w:t>НАКАЗУЮ:</w:t>
      </w:r>
    </w:p>
    <w:p w:rsidR="007F1C72" w:rsidRDefault="007F1C72" w:rsidP="005F05B6">
      <w:pPr>
        <w:suppressAutoHyphens/>
        <w:spacing w:line="360" w:lineRule="auto"/>
        <w:jc w:val="both"/>
        <w:rPr>
          <w:iCs/>
          <w:szCs w:val="28"/>
          <w:lang w:val="uk-UA"/>
        </w:rPr>
      </w:pPr>
      <w:r>
        <w:rPr>
          <w:szCs w:val="28"/>
          <w:lang w:val="uk-UA"/>
        </w:rPr>
        <w:t xml:space="preserve">1. </w:t>
      </w:r>
      <w:r>
        <w:rPr>
          <w:iCs/>
          <w:szCs w:val="28"/>
          <w:lang w:val="uk-UA"/>
        </w:rPr>
        <w:t>В</w:t>
      </w:r>
      <w:r w:rsidRPr="00C3144E">
        <w:rPr>
          <w:iCs/>
          <w:szCs w:val="28"/>
          <w:lang w:val="uk-UA"/>
        </w:rPr>
        <w:t xml:space="preserve">нести зміни до складу тендерного комітету </w:t>
      </w:r>
      <w:r>
        <w:rPr>
          <w:iCs/>
          <w:szCs w:val="28"/>
          <w:lang w:val="uk-UA"/>
        </w:rPr>
        <w:t>відділу освіти, молоді та спорту Валківської районної державної адміністрації Харківської області:</w:t>
      </w:r>
    </w:p>
    <w:p w:rsidR="007F1C72" w:rsidRPr="007F16A7" w:rsidRDefault="007F1C72" w:rsidP="005F05B6">
      <w:pPr>
        <w:pStyle w:val="ListParagraph"/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  <w:lang w:val="uk-UA"/>
        </w:rPr>
      </w:pPr>
      <w:r w:rsidRPr="007F16A7">
        <w:rPr>
          <w:rFonts w:ascii="Times New Roman" w:hAnsi="Times New Roman"/>
          <w:iCs/>
          <w:sz w:val="28"/>
          <w:szCs w:val="28"/>
          <w:lang w:val="uk-UA"/>
        </w:rPr>
        <w:t>1.1. Ввести до складу тендерного комітету відділу освіти, молоді та спорту Валківської районної державної адміністрації Харківської області ЮДІ</w:t>
      </w:r>
      <w:r>
        <w:rPr>
          <w:rFonts w:ascii="Times New Roman" w:hAnsi="Times New Roman"/>
          <w:iCs/>
          <w:sz w:val="28"/>
          <w:szCs w:val="28"/>
          <w:lang w:val="uk-UA"/>
        </w:rPr>
        <w:t xml:space="preserve">НУ Світлану Федорівну, директора </w:t>
      </w:r>
      <w:r w:rsidRPr="007F16A7">
        <w:rPr>
          <w:rFonts w:ascii="Times New Roman" w:hAnsi="Times New Roman"/>
          <w:i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Ков’язького навчально-виховного</w:t>
      </w:r>
      <w:r w:rsidRPr="007F16A7">
        <w:rPr>
          <w:rFonts w:ascii="Times New Roman" w:hAnsi="Times New Roman"/>
          <w:sz w:val="28"/>
          <w:szCs w:val="28"/>
          <w:lang w:val="uk-UA"/>
        </w:rPr>
        <w:t xml:space="preserve"> комплекс</w:t>
      </w:r>
      <w:r>
        <w:rPr>
          <w:rFonts w:ascii="Times New Roman" w:hAnsi="Times New Roman"/>
          <w:sz w:val="28"/>
          <w:szCs w:val="28"/>
          <w:lang w:val="uk-UA"/>
        </w:rPr>
        <w:t>у</w:t>
      </w:r>
      <w:r w:rsidRPr="007F16A7">
        <w:rPr>
          <w:rFonts w:ascii="Times New Roman" w:hAnsi="Times New Roman"/>
          <w:sz w:val="28"/>
          <w:szCs w:val="28"/>
          <w:lang w:val="uk-UA"/>
        </w:rPr>
        <w:t xml:space="preserve"> (загальноосвітня школа І-ІІІ ступенів-дошкільний навчальний заклад) Валківської районної ради Харківської області</w:t>
      </w:r>
      <w:r>
        <w:rPr>
          <w:rFonts w:ascii="Times New Roman" w:hAnsi="Times New Roman"/>
          <w:sz w:val="28"/>
          <w:szCs w:val="28"/>
          <w:lang w:val="uk-UA"/>
        </w:rPr>
        <w:t xml:space="preserve"> та САЛАЩЕНКО Тамару Василівну, директора комунального закладу «Баранівський ліцей Валківської районної ради Харківської області.</w:t>
      </w:r>
    </w:p>
    <w:p w:rsidR="007F1C72" w:rsidRDefault="007F1C72" w:rsidP="005F05B6">
      <w:pPr>
        <w:suppressAutoHyphens/>
        <w:spacing w:line="360" w:lineRule="auto"/>
        <w:jc w:val="both"/>
        <w:rPr>
          <w:iCs/>
          <w:szCs w:val="28"/>
          <w:lang w:val="uk-UA"/>
        </w:rPr>
      </w:pPr>
      <w:r>
        <w:rPr>
          <w:iCs/>
          <w:szCs w:val="28"/>
          <w:lang w:val="uk-UA"/>
        </w:rPr>
        <w:t xml:space="preserve">2. </w:t>
      </w:r>
      <w:r w:rsidRPr="00C3144E">
        <w:rPr>
          <w:iCs/>
          <w:szCs w:val="28"/>
          <w:lang w:val="uk-UA"/>
        </w:rPr>
        <w:t>Затвердити новий склад тендерного комітету</w:t>
      </w:r>
      <w:r w:rsidRPr="007F16A7">
        <w:rPr>
          <w:iCs/>
          <w:szCs w:val="28"/>
          <w:lang w:val="uk-UA"/>
        </w:rPr>
        <w:t xml:space="preserve"> </w:t>
      </w:r>
      <w:r>
        <w:rPr>
          <w:iCs/>
          <w:szCs w:val="28"/>
          <w:lang w:val="uk-UA"/>
        </w:rPr>
        <w:t xml:space="preserve">відділу освіти, молоді та спорту Валківської районної державної адміністрації Харківської області </w:t>
      </w:r>
      <w:r w:rsidRPr="00C3144E">
        <w:rPr>
          <w:iCs/>
          <w:szCs w:val="28"/>
          <w:lang w:val="uk-UA"/>
        </w:rPr>
        <w:t xml:space="preserve">  для організації та проведення процедур закупівель у такому складі:</w:t>
      </w:r>
    </w:p>
    <w:p w:rsidR="007F1C72" w:rsidRDefault="007F1C72" w:rsidP="005F05B6">
      <w:pPr>
        <w:shd w:val="clear" w:color="auto" w:fill="FFFFFF"/>
        <w:spacing w:line="360" w:lineRule="auto"/>
        <w:jc w:val="both"/>
        <w:rPr>
          <w:color w:val="000000"/>
          <w:szCs w:val="28"/>
          <w:lang w:val="uk-UA" w:eastAsia="uk-UA"/>
        </w:rPr>
      </w:pPr>
      <w:r>
        <w:rPr>
          <w:color w:val="000000"/>
          <w:szCs w:val="28"/>
          <w:lang w:val="uk-UA"/>
        </w:rPr>
        <w:t>- Лисяк Зоя Іванівна – головний бухгалтер централізованої бухгалтерії</w:t>
      </w:r>
      <w:r w:rsidRPr="008C414C">
        <w:rPr>
          <w:color w:val="000000"/>
          <w:szCs w:val="28"/>
          <w:lang w:val="uk-UA" w:eastAsia="uk-UA"/>
        </w:rPr>
        <w:t xml:space="preserve"> </w:t>
      </w:r>
      <w:r>
        <w:rPr>
          <w:color w:val="000000"/>
          <w:szCs w:val="28"/>
          <w:lang w:val="uk-UA" w:eastAsia="uk-UA"/>
        </w:rPr>
        <w:t xml:space="preserve"> відділу освіти, молоді та спорту;</w:t>
      </w:r>
    </w:p>
    <w:p w:rsidR="007F1C72" w:rsidRDefault="007F1C72" w:rsidP="005F05B6">
      <w:pPr>
        <w:shd w:val="clear" w:color="auto" w:fill="FFFFFF"/>
        <w:spacing w:line="360" w:lineRule="auto"/>
        <w:jc w:val="both"/>
        <w:rPr>
          <w:color w:val="000000"/>
          <w:szCs w:val="28"/>
          <w:lang w:val="uk-UA" w:eastAsia="uk-UA"/>
        </w:rPr>
      </w:pPr>
      <w:r>
        <w:rPr>
          <w:color w:val="000000"/>
          <w:szCs w:val="28"/>
          <w:lang w:val="uk-UA" w:eastAsia="uk-UA"/>
        </w:rPr>
        <w:t>- Лисяк Наталія Сергіївна – економіст господарчої групи відділу освіти, молоді та спорту;</w:t>
      </w:r>
    </w:p>
    <w:p w:rsidR="007F1C72" w:rsidRDefault="007F1C72" w:rsidP="005F05B6">
      <w:pPr>
        <w:shd w:val="clear" w:color="auto" w:fill="FFFFFF"/>
        <w:spacing w:line="360" w:lineRule="auto"/>
        <w:jc w:val="both"/>
        <w:rPr>
          <w:color w:val="000000"/>
          <w:szCs w:val="28"/>
          <w:lang w:val="uk-UA" w:eastAsia="uk-UA"/>
        </w:rPr>
      </w:pPr>
      <w:r>
        <w:rPr>
          <w:color w:val="000000"/>
          <w:szCs w:val="28"/>
          <w:lang w:val="uk-UA"/>
        </w:rPr>
        <w:t xml:space="preserve">- Стеценко Євген Васильович – начальник господарчої групи </w:t>
      </w:r>
      <w:r>
        <w:rPr>
          <w:color w:val="000000"/>
          <w:szCs w:val="28"/>
          <w:lang w:val="uk-UA" w:eastAsia="uk-UA"/>
        </w:rPr>
        <w:t>відділу освіти, молоді та спорту;</w:t>
      </w:r>
    </w:p>
    <w:p w:rsidR="007F1C72" w:rsidRDefault="007F1C72" w:rsidP="005F05B6">
      <w:pPr>
        <w:shd w:val="clear" w:color="auto" w:fill="FFFFFF"/>
        <w:spacing w:line="360" w:lineRule="auto"/>
        <w:jc w:val="both"/>
        <w:rPr>
          <w:color w:val="000000"/>
          <w:szCs w:val="28"/>
          <w:lang w:val="uk-UA" w:eastAsia="uk-UA"/>
        </w:rPr>
      </w:pPr>
      <w:r>
        <w:rPr>
          <w:color w:val="000000"/>
          <w:szCs w:val="28"/>
          <w:lang w:val="uk-UA"/>
        </w:rPr>
        <w:t xml:space="preserve">- Ткаченко Оксана Сергіївна – заступник головного бухгалтера централізованої бухгалтерії </w:t>
      </w:r>
      <w:r>
        <w:rPr>
          <w:color w:val="000000"/>
          <w:szCs w:val="28"/>
          <w:lang w:val="uk-UA" w:eastAsia="uk-UA"/>
        </w:rPr>
        <w:t>відділу освіти, молоді та спорту;</w:t>
      </w:r>
    </w:p>
    <w:p w:rsidR="007F1C72" w:rsidRDefault="007F1C72" w:rsidP="005F05B6">
      <w:pPr>
        <w:shd w:val="clear" w:color="auto" w:fill="FFFFFF"/>
        <w:spacing w:line="360" w:lineRule="auto"/>
        <w:jc w:val="both"/>
        <w:rPr>
          <w:color w:val="000000"/>
          <w:szCs w:val="28"/>
          <w:lang w:val="uk-UA" w:eastAsia="uk-UA"/>
        </w:rPr>
      </w:pPr>
      <w:r>
        <w:rPr>
          <w:color w:val="000000"/>
          <w:szCs w:val="28"/>
          <w:lang w:val="uk-UA"/>
        </w:rPr>
        <w:t xml:space="preserve">-  Пляка Іван Олексійович – фахівець з публічних закупівель </w:t>
      </w:r>
      <w:r>
        <w:rPr>
          <w:color w:val="000000"/>
          <w:szCs w:val="28"/>
          <w:lang w:val="uk-UA" w:eastAsia="uk-UA"/>
        </w:rPr>
        <w:t>відділу освіти, молоді та спорту;</w:t>
      </w:r>
    </w:p>
    <w:p w:rsidR="007F1C72" w:rsidRDefault="007F1C72" w:rsidP="005F05B6">
      <w:pPr>
        <w:pStyle w:val="ListParagraph"/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iCs/>
          <w:sz w:val="28"/>
          <w:szCs w:val="28"/>
          <w:lang w:val="uk-UA"/>
        </w:rPr>
        <w:t xml:space="preserve">- Юдіна Світлана Федорівна, директор </w:t>
      </w:r>
      <w:r w:rsidRPr="007F16A7">
        <w:rPr>
          <w:rFonts w:ascii="Times New Roman" w:hAnsi="Times New Roman"/>
          <w:i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Ков’язького навчально-виховного</w:t>
      </w:r>
      <w:r w:rsidRPr="007F16A7">
        <w:rPr>
          <w:rFonts w:ascii="Times New Roman" w:hAnsi="Times New Roman"/>
          <w:sz w:val="28"/>
          <w:szCs w:val="28"/>
          <w:lang w:val="uk-UA"/>
        </w:rPr>
        <w:t xml:space="preserve"> комплекс</w:t>
      </w:r>
      <w:r>
        <w:rPr>
          <w:rFonts w:ascii="Times New Roman" w:hAnsi="Times New Roman"/>
          <w:sz w:val="28"/>
          <w:szCs w:val="28"/>
          <w:lang w:val="uk-UA"/>
        </w:rPr>
        <w:t>у</w:t>
      </w:r>
      <w:r w:rsidRPr="007F16A7">
        <w:rPr>
          <w:rFonts w:ascii="Times New Roman" w:hAnsi="Times New Roman"/>
          <w:sz w:val="28"/>
          <w:szCs w:val="28"/>
          <w:lang w:val="uk-UA"/>
        </w:rPr>
        <w:t xml:space="preserve"> (загальноосвітня школа І-ІІІ ступенів-дошкільний навчальний заклад) Валківської районної ради Харківської області</w:t>
      </w:r>
      <w:r>
        <w:rPr>
          <w:rFonts w:ascii="Times New Roman" w:hAnsi="Times New Roman"/>
          <w:sz w:val="28"/>
          <w:szCs w:val="28"/>
          <w:lang w:val="uk-UA"/>
        </w:rPr>
        <w:t>;</w:t>
      </w:r>
    </w:p>
    <w:p w:rsidR="007F1C72" w:rsidRPr="007F16A7" w:rsidRDefault="007F1C72" w:rsidP="005F05B6">
      <w:pPr>
        <w:pStyle w:val="ListParagraph"/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-  Салащенко Тамара Василівна, директор комунального закладу «Баранівський ліцей Валківської районної ради Харківської області.</w:t>
      </w:r>
    </w:p>
    <w:p w:rsidR="007F1C72" w:rsidRDefault="007F1C72" w:rsidP="005F05B6">
      <w:pPr>
        <w:spacing w:line="360" w:lineRule="auto"/>
        <w:ind w:right="-1"/>
        <w:jc w:val="both"/>
        <w:rPr>
          <w:szCs w:val="28"/>
          <w:lang w:val="uk-UA"/>
        </w:rPr>
      </w:pPr>
      <w:r>
        <w:rPr>
          <w:szCs w:val="28"/>
          <w:lang w:val="uk-UA"/>
        </w:rPr>
        <w:t>3. Контроль за виконанням даного наказу залишаю за собою.</w:t>
      </w:r>
    </w:p>
    <w:p w:rsidR="007F1C72" w:rsidRDefault="007F1C72" w:rsidP="004F277C">
      <w:pPr>
        <w:ind w:left="720" w:right="-185"/>
        <w:jc w:val="both"/>
        <w:rPr>
          <w:szCs w:val="28"/>
          <w:lang w:val="uk-UA"/>
        </w:rPr>
      </w:pPr>
    </w:p>
    <w:p w:rsidR="007F1C72" w:rsidRPr="0071200B" w:rsidRDefault="007F1C72" w:rsidP="004F277C">
      <w:pPr>
        <w:ind w:left="720" w:right="-185"/>
        <w:jc w:val="both"/>
        <w:rPr>
          <w:szCs w:val="28"/>
          <w:lang w:val="uk-UA"/>
        </w:rPr>
      </w:pPr>
    </w:p>
    <w:p w:rsidR="007F1C72" w:rsidRDefault="007F1C72" w:rsidP="000B6A46">
      <w:pPr>
        <w:ind w:right="-185"/>
        <w:jc w:val="both"/>
        <w:rPr>
          <w:b/>
          <w:szCs w:val="28"/>
          <w:lang w:val="uk-UA"/>
        </w:rPr>
      </w:pPr>
      <w:r>
        <w:rPr>
          <w:b/>
          <w:szCs w:val="28"/>
          <w:lang w:val="uk-UA"/>
        </w:rPr>
        <w:t xml:space="preserve">Начальник відділу освіти, </w:t>
      </w:r>
    </w:p>
    <w:p w:rsidR="007F1C72" w:rsidRDefault="007F1C72" w:rsidP="000B6A46">
      <w:pPr>
        <w:ind w:right="-185"/>
        <w:jc w:val="both"/>
        <w:rPr>
          <w:b/>
          <w:szCs w:val="28"/>
          <w:lang w:val="uk-UA"/>
        </w:rPr>
      </w:pPr>
      <w:r>
        <w:rPr>
          <w:b/>
          <w:szCs w:val="28"/>
          <w:lang w:val="uk-UA"/>
        </w:rPr>
        <w:t xml:space="preserve">молоді та спорту       </w:t>
      </w:r>
      <w:r>
        <w:rPr>
          <w:b/>
          <w:szCs w:val="28"/>
          <w:lang w:val="uk-UA"/>
        </w:rPr>
        <w:tab/>
      </w:r>
      <w:r>
        <w:rPr>
          <w:b/>
          <w:szCs w:val="28"/>
          <w:lang w:val="uk-UA"/>
        </w:rPr>
        <w:tab/>
      </w:r>
      <w:r>
        <w:rPr>
          <w:b/>
          <w:szCs w:val="28"/>
          <w:lang w:val="uk-UA"/>
        </w:rPr>
        <w:tab/>
      </w:r>
      <w:r>
        <w:rPr>
          <w:b/>
          <w:szCs w:val="28"/>
          <w:lang w:val="uk-UA"/>
        </w:rPr>
        <w:tab/>
      </w:r>
      <w:r>
        <w:rPr>
          <w:b/>
          <w:szCs w:val="28"/>
          <w:lang w:val="uk-UA"/>
        </w:rPr>
        <w:tab/>
        <w:t xml:space="preserve">           Наталія ТРУСОВА</w:t>
      </w:r>
    </w:p>
    <w:p w:rsidR="007F1C72" w:rsidRDefault="007F1C72" w:rsidP="005F05B6">
      <w:pPr>
        <w:pStyle w:val="NormalWeb"/>
        <w:shd w:val="clear" w:color="auto" w:fill="FFFFFF"/>
        <w:spacing w:before="0" w:beforeAutospacing="0" w:after="0" w:afterAutospacing="0"/>
        <w:jc w:val="both"/>
        <w:rPr>
          <w:b/>
          <w:sz w:val="28"/>
          <w:szCs w:val="28"/>
          <w:lang w:eastAsia="ru-RU"/>
        </w:rPr>
      </w:pPr>
    </w:p>
    <w:p w:rsidR="007F1C72" w:rsidRPr="005F05B6" w:rsidRDefault="007F1C72" w:rsidP="005F05B6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5F05B6">
        <w:rPr>
          <w:lang w:eastAsia="ru-RU"/>
        </w:rPr>
        <w:t>Наталія Скляренко,  (05753)  5  13  95</w:t>
      </w:r>
    </w:p>
    <w:p w:rsidR="007F1C72" w:rsidRDefault="007F1C72" w:rsidP="009D3187">
      <w:pPr>
        <w:pStyle w:val="NormalWeb"/>
        <w:shd w:val="clear" w:color="auto" w:fill="FFFFFF"/>
        <w:spacing w:before="0" w:beforeAutospacing="0" w:after="0" w:afterAutospacing="0"/>
        <w:ind w:firstLine="5670"/>
        <w:jc w:val="both"/>
        <w:rPr>
          <w:color w:val="000000"/>
          <w:sz w:val="28"/>
          <w:szCs w:val="28"/>
        </w:rPr>
      </w:pPr>
    </w:p>
    <w:p w:rsidR="007F1C72" w:rsidRDefault="007F1C72" w:rsidP="00423CBB">
      <w:pPr>
        <w:shd w:val="clear" w:color="auto" w:fill="FFFFFF"/>
        <w:rPr>
          <w:color w:val="000000"/>
          <w:szCs w:val="28"/>
          <w:lang w:val="uk-UA" w:eastAsia="uk-UA"/>
        </w:rPr>
      </w:pPr>
      <w:r>
        <w:rPr>
          <w:color w:val="000000"/>
          <w:szCs w:val="28"/>
          <w:lang w:val="uk-UA" w:eastAsia="uk-UA"/>
        </w:rPr>
        <w:t xml:space="preserve">  </w:t>
      </w:r>
    </w:p>
    <w:p w:rsidR="007F1C72" w:rsidRDefault="007F1C72" w:rsidP="00423CBB">
      <w:pPr>
        <w:shd w:val="clear" w:color="auto" w:fill="FFFFFF"/>
        <w:rPr>
          <w:color w:val="000000"/>
          <w:szCs w:val="28"/>
          <w:lang w:val="uk-UA" w:eastAsia="uk-UA"/>
        </w:rPr>
      </w:pPr>
    </w:p>
    <w:p w:rsidR="007F1C72" w:rsidRDefault="007F1C72" w:rsidP="00423CBB">
      <w:pPr>
        <w:shd w:val="clear" w:color="auto" w:fill="FFFFFF"/>
        <w:rPr>
          <w:color w:val="000000"/>
          <w:szCs w:val="28"/>
          <w:lang w:val="uk-UA" w:eastAsia="uk-UA"/>
        </w:rPr>
      </w:pPr>
    </w:p>
    <w:p w:rsidR="007F1C72" w:rsidRDefault="007F1C72" w:rsidP="00423CBB">
      <w:pPr>
        <w:shd w:val="clear" w:color="auto" w:fill="FFFFFF"/>
        <w:rPr>
          <w:color w:val="000000"/>
          <w:szCs w:val="28"/>
          <w:lang w:val="uk-UA" w:eastAsia="uk-UA"/>
        </w:rPr>
      </w:pPr>
    </w:p>
    <w:p w:rsidR="007F1C72" w:rsidRDefault="007F1C72" w:rsidP="00423CBB">
      <w:pPr>
        <w:shd w:val="clear" w:color="auto" w:fill="FFFFFF"/>
        <w:rPr>
          <w:color w:val="000000"/>
          <w:szCs w:val="28"/>
          <w:lang w:val="uk-UA" w:eastAsia="uk-UA"/>
        </w:rPr>
      </w:pPr>
    </w:p>
    <w:p w:rsidR="007F1C72" w:rsidRDefault="007F1C72" w:rsidP="00423CBB">
      <w:pPr>
        <w:shd w:val="clear" w:color="auto" w:fill="FFFFFF"/>
        <w:rPr>
          <w:color w:val="000000"/>
          <w:szCs w:val="28"/>
          <w:lang w:val="uk-UA" w:eastAsia="uk-UA"/>
        </w:rPr>
      </w:pPr>
    </w:p>
    <w:p w:rsidR="007F1C72" w:rsidRDefault="007F1C72" w:rsidP="00423CBB">
      <w:pPr>
        <w:shd w:val="clear" w:color="auto" w:fill="FFFFFF"/>
        <w:rPr>
          <w:color w:val="000000"/>
          <w:szCs w:val="28"/>
          <w:lang w:val="uk-UA" w:eastAsia="uk-UA"/>
        </w:rPr>
      </w:pPr>
    </w:p>
    <w:p w:rsidR="007F1C72" w:rsidRDefault="007F1C72" w:rsidP="00423CBB">
      <w:pPr>
        <w:shd w:val="clear" w:color="auto" w:fill="FFFFFF"/>
        <w:rPr>
          <w:color w:val="000000"/>
          <w:szCs w:val="28"/>
          <w:lang w:val="uk-UA" w:eastAsia="uk-UA"/>
        </w:rPr>
      </w:pPr>
    </w:p>
    <w:p w:rsidR="007F1C72" w:rsidRDefault="007F1C72" w:rsidP="00423CBB">
      <w:pPr>
        <w:shd w:val="clear" w:color="auto" w:fill="FFFFFF"/>
        <w:rPr>
          <w:color w:val="000000"/>
          <w:szCs w:val="28"/>
          <w:lang w:val="uk-UA" w:eastAsia="uk-UA"/>
        </w:rPr>
      </w:pPr>
    </w:p>
    <w:p w:rsidR="007F1C72" w:rsidRDefault="007F1C72" w:rsidP="00423CBB">
      <w:pPr>
        <w:shd w:val="clear" w:color="auto" w:fill="FFFFFF"/>
        <w:rPr>
          <w:color w:val="000000"/>
          <w:szCs w:val="28"/>
          <w:lang w:val="uk-UA" w:eastAsia="uk-UA"/>
        </w:rPr>
      </w:pPr>
    </w:p>
    <w:p w:rsidR="007F1C72" w:rsidRDefault="007F1C72" w:rsidP="00423CBB">
      <w:pPr>
        <w:shd w:val="clear" w:color="auto" w:fill="FFFFFF"/>
        <w:rPr>
          <w:color w:val="000000"/>
          <w:szCs w:val="28"/>
          <w:lang w:val="uk-UA" w:eastAsia="uk-UA"/>
        </w:rPr>
      </w:pPr>
    </w:p>
    <w:p w:rsidR="007F1C72" w:rsidRDefault="007F1C72" w:rsidP="008C414C">
      <w:pPr>
        <w:shd w:val="clear" w:color="auto" w:fill="FFFFFF"/>
        <w:rPr>
          <w:color w:val="000000"/>
          <w:szCs w:val="28"/>
          <w:lang w:val="uk-UA"/>
        </w:rPr>
      </w:pPr>
      <w:r>
        <w:rPr>
          <w:color w:val="000000"/>
          <w:szCs w:val="28"/>
          <w:lang w:val="uk-UA"/>
        </w:rPr>
        <w:t>З наказом від 27.07.2020 року №73 ознайомлені:</w:t>
      </w:r>
    </w:p>
    <w:p w:rsidR="007F1C72" w:rsidRDefault="007F1C72" w:rsidP="008C414C">
      <w:pPr>
        <w:shd w:val="clear" w:color="auto" w:fill="FFFFFF"/>
        <w:rPr>
          <w:color w:val="000000"/>
          <w:szCs w:val="28"/>
          <w:lang w:val="uk-UA"/>
        </w:rPr>
      </w:pPr>
    </w:p>
    <w:p w:rsidR="007F1C72" w:rsidRDefault="007F1C72" w:rsidP="008C414C">
      <w:pPr>
        <w:shd w:val="clear" w:color="auto" w:fill="FFFFFF"/>
        <w:rPr>
          <w:color w:val="000000"/>
          <w:szCs w:val="28"/>
          <w:lang w:val="uk-UA"/>
        </w:rPr>
      </w:pPr>
      <w:r>
        <w:rPr>
          <w:color w:val="000000"/>
          <w:szCs w:val="28"/>
          <w:lang w:val="uk-UA"/>
        </w:rPr>
        <w:t>______________________Лисяк З.І.</w:t>
      </w:r>
    </w:p>
    <w:p w:rsidR="007F1C72" w:rsidRDefault="007F1C72" w:rsidP="008C414C">
      <w:pPr>
        <w:shd w:val="clear" w:color="auto" w:fill="FFFFFF"/>
        <w:rPr>
          <w:color w:val="000000"/>
          <w:szCs w:val="28"/>
          <w:lang w:val="uk-UA"/>
        </w:rPr>
      </w:pPr>
      <w:r>
        <w:rPr>
          <w:color w:val="000000"/>
          <w:szCs w:val="28"/>
          <w:lang w:val="uk-UA"/>
        </w:rPr>
        <w:t>______________________Лисяк Н.С.</w:t>
      </w:r>
    </w:p>
    <w:p w:rsidR="007F1C72" w:rsidRDefault="007F1C72" w:rsidP="008C414C">
      <w:pPr>
        <w:shd w:val="clear" w:color="auto" w:fill="FFFFFF"/>
        <w:rPr>
          <w:color w:val="000000"/>
          <w:szCs w:val="28"/>
          <w:lang w:val="uk-UA"/>
        </w:rPr>
      </w:pPr>
      <w:r>
        <w:rPr>
          <w:color w:val="000000"/>
          <w:szCs w:val="28"/>
          <w:lang w:val="uk-UA"/>
        </w:rPr>
        <w:t>______________________Стеценко Є.В.</w:t>
      </w:r>
    </w:p>
    <w:p w:rsidR="007F1C72" w:rsidRDefault="007F1C72" w:rsidP="008C414C">
      <w:pPr>
        <w:shd w:val="clear" w:color="auto" w:fill="FFFFFF"/>
        <w:rPr>
          <w:color w:val="000000"/>
          <w:szCs w:val="28"/>
          <w:lang w:val="uk-UA"/>
        </w:rPr>
      </w:pPr>
      <w:r>
        <w:rPr>
          <w:color w:val="000000"/>
          <w:szCs w:val="28"/>
          <w:lang w:val="uk-UA"/>
        </w:rPr>
        <w:t>______________________Ткаченко О.С.</w:t>
      </w:r>
    </w:p>
    <w:p w:rsidR="007F1C72" w:rsidRDefault="007F1C72" w:rsidP="008C414C">
      <w:pPr>
        <w:shd w:val="clear" w:color="auto" w:fill="FFFFFF"/>
        <w:rPr>
          <w:color w:val="000000"/>
          <w:szCs w:val="28"/>
          <w:lang w:val="uk-UA"/>
        </w:rPr>
      </w:pPr>
      <w:r>
        <w:rPr>
          <w:color w:val="000000"/>
          <w:szCs w:val="28"/>
          <w:lang w:val="uk-UA"/>
        </w:rPr>
        <w:t>______________________Пляка І.О.</w:t>
      </w:r>
    </w:p>
    <w:p w:rsidR="007F1C72" w:rsidRDefault="007F1C72" w:rsidP="008C414C">
      <w:pPr>
        <w:shd w:val="clear" w:color="auto" w:fill="FFFFFF"/>
        <w:rPr>
          <w:color w:val="000000"/>
          <w:szCs w:val="28"/>
          <w:lang w:val="uk-UA"/>
        </w:rPr>
      </w:pPr>
      <w:r>
        <w:rPr>
          <w:color w:val="000000"/>
          <w:szCs w:val="28"/>
          <w:lang w:val="uk-UA"/>
        </w:rPr>
        <w:softHyphen/>
      </w:r>
      <w:r>
        <w:rPr>
          <w:color w:val="000000"/>
          <w:szCs w:val="28"/>
          <w:lang w:val="uk-UA"/>
        </w:rPr>
        <w:softHyphen/>
      </w:r>
      <w:r>
        <w:rPr>
          <w:color w:val="000000"/>
          <w:szCs w:val="28"/>
          <w:lang w:val="uk-UA"/>
        </w:rPr>
        <w:softHyphen/>
      </w:r>
      <w:r>
        <w:rPr>
          <w:color w:val="000000"/>
          <w:szCs w:val="28"/>
          <w:lang w:val="uk-UA"/>
        </w:rPr>
        <w:softHyphen/>
      </w:r>
      <w:r>
        <w:rPr>
          <w:color w:val="000000"/>
          <w:szCs w:val="28"/>
          <w:lang w:val="uk-UA"/>
        </w:rPr>
        <w:softHyphen/>
      </w:r>
      <w:r>
        <w:rPr>
          <w:color w:val="000000"/>
          <w:szCs w:val="28"/>
          <w:lang w:val="uk-UA"/>
        </w:rPr>
        <w:softHyphen/>
      </w:r>
      <w:r>
        <w:rPr>
          <w:color w:val="000000"/>
          <w:szCs w:val="28"/>
          <w:lang w:val="uk-UA"/>
        </w:rPr>
        <w:softHyphen/>
      </w:r>
      <w:r>
        <w:rPr>
          <w:color w:val="000000"/>
          <w:szCs w:val="28"/>
          <w:lang w:val="uk-UA"/>
        </w:rPr>
        <w:softHyphen/>
      </w:r>
      <w:r>
        <w:rPr>
          <w:color w:val="000000"/>
          <w:szCs w:val="28"/>
          <w:lang w:val="uk-UA"/>
        </w:rPr>
        <w:softHyphen/>
      </w:r>
      <w:r>
        <w:rPr>
          <w:color w:val="000000"/>
          <w:szCs w:val="28"/>
          <w:lang w:val="uk-UA"/>
        </w:rPr>
        <w:softHyphen/>
      </w:r>
      <w:r>
        <w:rPr>
          <w:color w:val="000000"/>
          <w:szCs w:val="28"/>
          <w:lang w:val="uk-UA"/>
        </w:rPr>
        <w:softHyphen/>
      </w:r>
      <w:r>
        <w:rPr>
          <w:color w:val="000000"/>
          <w:szCs w:val="28"/>
          <w:lang w:val="uk-UA"/>
        </w:rPr>
        <w:softHyphen/>
      </w:r>
      <w:r>
        <w:rPr>
          <w:color w:val="000000"/>
          <w:szCs w:val="28"/>
          <w:lang w:val="uk-UA"/>
        </w:rPr>
        <w:softHyphen/>
      </w:r>
      <w:r>
        <w:rPr>
          <w:color w:val="000000"/>
          <w:szCs w:val="28"/>
          <w:lang w:val="uk-UA"/>
        </w:rPr>
        <w:softHyphen/>
      </w:r>
      <w:r>
        <w:rPr>
          <w:color w:val="000000"/>
          <w:szCs w:val="28"/>
          <w:lang w:val="uk-UA"/>
        </w:rPr>
        <w:softHyphen/>
      </w:r>
      <w:r>
        <w:rPr>
          <w:color w:val="000000"/>
          <w:szCs w:val="28"/>
          <w:lang w:val="uk-UA"/>
        </w:rPr>
        <w:softHyphen/>
      </w:r>
      <w:r>
        <w:rPr>
          <w:color w:val="000000"/>
          <w:szCs w:val="28"/>
          <w:lang w:val="uk-UA"/>
        </w:rPr>
        <w:softHyphen/>
      </w:r>
      <w:r>
        <w:rPr>
          <w:color w:val="000000"/>
          <w:szCs w:val="28"/>
          <w:lang w:val="uk-UA"/>
        </w:rPr>
        <w:softHyphen/>
      </w:r>
      <w:r>
        <w:rPr>
          <w:color w:val="000000"/>
          <w:szCs w:val="28"/>
          <w:lang w:val="uk-UA"/>
        </w:rPr>
        <w:softHyphen/>
      </w:r>
      <w:r>
        <w:rPr>
          <w:color w:val="000000"/>
          <w:szCs w:val="28"/>
          <w:lang w:val="uk-UA"/>
        </w:rPr>
        <w:softHyphen/>
      </w:r>
      <w:r>
        <w:rPr>
          <w:color w:val="000000"/>
          <w:szCs w:val="28"/>
          <w:lang w:val="uk-UA"/>
        </w:rPr>
        <w:softHyphen/>
      </w:r>
      <w:r>
        <w:rPr>
          <w:color w:val="000000"/>
          <w:szCs w:val="28"/>
          <w:lang w:val="uk-UA"/>
        </w:rPr>
        <w:softHyphen/>
      </w:r>
      <w:r>
        <w:rPr>
          <w:color w:val="000000"/>
          <w:szCs w:val="28"/>
          <w:lang w:val="uk-UA"/>
        </w:rPr>
        <w:softHyphen/>
      </w:r>
      <w:r>
        <w:rPr>
          <w:color w:val="000000"/>
          <w:szCs w:val="28"/>
          <w:lang w:val="uk-UA"/>
        </w:rPr>
        <w:softHyphen/>
      </w:r>
      <w:r>
        <w:rPr>
          <w:color w:val="000000"/>
          <w:szCs w:val="28"/>
          <w:lang w:val="uk-UA"/>
        </w:rPr>
        <w:softHyphen/>
      </w:r>
      <w:r>
        <w:rPr>
          <w:color w:val="000000"/>
          <w:szCs w:val="28"/>
          <w:lang w:val="uk-UA"/>
        </w:rPr>
        <w:softHyphen/>
      </w:r>
      <w:r>
        <w:rPr>
          <w:color w:val="000000"/>
          <w:szCs w:val="28"/>
          <w:lang w:val="uk-UA"/>
        </w:rPr>
        <w:softHyphen/>
      </w:r>
      <w:r>
        <w:rPr>
          <w:color w:val="000000"/>
          <w:szCs w:val="28"/>
          <w:lang w:val="uk-UA"/>
        </w:rPr>
        <w:softHyphen/>
      </w:r>
      <w:r>
        <w:rPr>
          <w:color w:val="000000"/>
          <w:szCs w:val="28"/>
          <w:lang w:val="uk-UA"/>
        </w:rPr>
        <w:softHyphen/>
      </w:r>
      <w:r>
        <w:rPr>
          <w:color w:val="000000"/>
          <w:szCs w:val="28"/>
          <w:lang w:val="uk-UA"/>
        </w:rPr>
        <w:softHyphen/>
      </w:r>
      <w:r>
        <w:rPr>
          <w:color w:val="000000"/>
          <w:szCs w:val="28"/>
          <w:lang w:val="uk-UA"/>
        </w:rPr>
        <w:softHyphen/>
      </w:r>
      <w:r>
        <w:rPr>
          <w:color w:val="000000"/>
          <w:szCs w:val="28"/>
          <w:lang w:val="uk-UA"/>
        </w:rPr>
        <w:softHyphen/>
      </w:r>
      <w:r>
        <w:rPr>
          <w:color w:val="000000"/>
          <w:szCs w:val="28"/>
          <w:lang w:val="uk-UA"/>
        </w:rPr>
        <w:softHyphen/>
      </w:r>
      <w:r>
        <w:rPr>
          <w:color w:val="000000"/>
          <w:szCs w:val="28"/>
          <w:lang w:val="uk-UA"/>
        </w:rPr>
        <w:softHyphen/>
      </w:r>
      <w:r>
        <w:rPr>
          <w:color w:val="000000"/>
          <w:szCs w:val="28"/>
          <w:lang w:val="uk-UA"/>
        </w:rPr>
        <w:softHyphen/>
      </w:r>
      <w:r>
        <w:rPr>
          <w:color w:val="000000"/>
          <w:szCs w:val="28"/>
          <w:lang w:val="uk-UA"/>
        </w:rPr>
        <w:softHyphen/>
      </w:r>
      <w:r>
        <w:rPr>
          <w:color w:val="000000"/>
          <w:szCs w:val="28"/>
          <w:lang w:val="uk-UA"/>
        </w:rPr>
        <w:softHyphen/>
      </w:r>
      <w:r>
        <w:rPr>
          <w:color w:val="000000"/>
          <w:szCs w:val="28"/>
          <w:lang w:val="uk-UA"/>
        </w:rPr>
        <w:softHyphen/>
      </w:r>
      <w:r>
        <w:rPr>
          <w:color w:val="000000"/>
          <w:szCs w:val="28"/>
          <w:lang w:val="uk-UA"/>
        </w:rPr>
        <w:softHyphen/>
      </w:r>
      <w:r>
        <w:rPr>
          <w:color w:val="000000"/>
          <w:szCs w:val="28"/>
          <w:lang w:val="uk-UA"/>
        </w:rPr>
        <w:softHyphen/>
      </w:r>
      <w:r>
        <w:rPr>
          <w:color w:val="000000"/>
          <w:szCs w:val="28"/>
          <w:lang w:val="uk-UA"/>
        </w:rPr>
        <w:softHyphen/>
      </w:r>
      <w:r>
        <w:rPr>
          <w:color w:val="000000"/>
          <w:szCs w:val="28"/>
          <w:lang w:val="uk-UA"/>
        </w:rPr>
        <w:softHyphen/>
      </w:r>
      <w:r>
        <w:rPr>
          <w:color w:val="000000"/>
          <w:szCs w:val="28"/>
          <w:lang w:val="uk-UA"/>
        </w:rPr>
        <w:softHyphen/>
      </w:r>
      <w:r>
        <w:rPr>
          <w:color w:val="000000"/>
          <w:szCs w:val="28"/>
          <w:lang w:val="uk-UA"/>
        </w:rPr>
        <w:softHyphen/>
      </w:r>
      <w:r>
        <w:rPr>
          <w:color w:val="000000"/>
          <w:szCs w:val="28"/>
          <w:lang w:val="uk-UA"/>
        </w:rPr>
        <w:softHyphen/>
        <w:t>______________________Юдіна С.Ф.</w:t>
      </w:r>
    </w:p>
    <w:p w:rsidR="007F1C72" w:rsidRPr="008C414C" w:rsidRDefault="007F1C72" w:rsidP="008C414C">
      <w:pPr>
        <w:shd w:val="clear" w:color="auto" w:fill="FFFFFF"/>
        <w:rPr>
          <w:color w:val="000000"/>
          <w:szCs w:val="28"/>
          <w:lang w:val="uk-UA"/>
        </w:rPr>
      </w:pPr>
      <w:r>
        <w:rPr>
          <w:color w:val="000000"/>
          <w:szCs w:val="28"/>
          <w:lang w:val="uk-UA"/>
        </w:rPr>
        <w:t>______________________Салащенко Т.В.</w:t>
      </w:r>
    </w:p>
    <w:sectPr w:rsidR="007F1C72" w:rsidRPr="008C414C" w:rsidSect="005F05B6">
      <w:headerReference w:type="even" r:id="rId8"/>
      <w:headerReference w:type="default" r:id="rId9"/>
      <w:footerReference w:type="even" r:id="rId10"/>
      <w:pgSz w:w="11906" w:h="16838" w:code="9"/>
      <w:pgMar w:top="289" w:right="567" w:bottom="1134" w:left="1701" w:header="567" w:footer="56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F1C72" w:rsidRDefault="007F1C72">
      <w:r>
        <w:separator/>
      </w:r>
    </w:p>
  </w:endnote>
  <w:endnote w:type="continuationSeparator" w:id="0">
    <w:p w:rsidR="007F1C72" w:rsidRDefault="007F1C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?l?r ??Ѓfc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1C72" w:rsidRDefault="007F1C72" w:rsidP="00E034D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7F1C72" w:rsidRDefault="007F1C72" w:rsidP="00F34538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F1C72" w:rsidRDefault="007F1C72">
      <w:r>
        <w:separator/>
      </w:r>
    </w:p>
  </w:footnote>
  <w:footnote w:type="continuationSeparator" w:id="0">
    <w:p w:rsidR="007F1C72" w:rsidRDefault="007F1C7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1C72" w:rsidRDefault="007F1C72" w:rsidP="00F34538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7F1C72" w:rsidRDefault="007F1C72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1C72" w:rsidRPr="00363F7E" w:rsidRDefault="007F1C72" w:rsidP="00E034DB">
    <w:pPr>
      <w:pStyle w:val="Header"/>
      <w:framePr w:wrap="around" w:vAnchor="text" w:hAnchor="margin" w:xAlign="center" w:y="1"/>
      <w:rPr>
        <w:rStyle w:val="PageNumber"/>
        <w:color w:val="FFFFFF"/>
      </w:rPr>
    </w:pPr>
    <w:r w:rsidRPr="00363F7E">
      <w:rPr>
        <w:rStyle w:val="PageNumber"/>
        <w:color w:val="FFFFFF"/>
      </w:rPr>
      <w:fldChar w:fldCharType="begin"/>
    </w:r>
    <w:r w:rsidRPr="00363F7E">
      <w:rPr>
        <w:rStyle w:val="PageNumber"/>
        <w:color w:val="FFFFFF"/>
      </w:rPr>
      <w:instrText xml:space="preserve">PAGE  </w:instrText>
    </w:r>
    <w:r w:rsidRPr="00363F7E">
      <w:rPr>
        <w:rStyle w:val="PageNumber"/>
        <w:color w:val="FFFFFF"/>
      </w:rPr>
      <w:fldChar w:fldCharType="separate"/>
    </w:r>
    <w:r>
      <w:rPr>
        <w:rStyle w:val="PageNumber"/>
        <w:noProof/>
        <w:color w:val="FFFFFF"/>
      </w:rPr>
      <w:t>3</w:t>
    </w:r>
    <w:r w:rsidRPr="00363F7E">
      <w:rPr>
        <w:rStyle w:val="PageNumber"/>
        <w:color w:val="FFFFFF"/>
      </w:rPr>
      <w:fldChar w:fldCharType="end"/>
    </w:r>
  </w:p>
  <w:p w:rsidR="007F1C72" w:rsidRDefault="007F1C72" w:rsidP="00A154F8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9667E6"/>
    <w:multiLevelType w:val="hybridMultilevel"/>
    <w:tmpl w:val="7C5AF070"/>
    <w:lvl w:ilvl="0" w:tplc="92044F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3DE707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F96B6A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60EFD8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7C819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AC4A4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D14B5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44030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AD02A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129C275F"/>
    <w:multiLevelType w:val="multilevel"/>
    <w:tmpl w:val="26D056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1242C0B"/>
    <w:multiLevelType w:val="hybridMultilevel"/>
    <w:tmpl w:val="8320071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4A03C53"/>
    <w:multiLevelType w:val="hybridMultilevel"/>
    <w:tmpl w:val="5F723758"/>
    <w:lvl w:ilvl="0" w:tplc="810645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2AEC11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270445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7DCBF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A8238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8A84C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678156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A5254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81632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>
    <w:nsid w:val="2FA75550"/>
    <w:multiLevelType w:val="hybridMultilevel"/>
    <w:tmpl w:val="F790F9A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3A021548"/>
    <w:multiLevelType w:val="multilevel"/>
    <w:tmpl w:val="40E859F0"/>
    <w:lvl w:ilvl="0">
      <w:start w:val="1"/>
      <w:numFmt w:val="decimal"/>
      <w:lvlText w:val="%1."/>
      <w:lvlJc w:val="left"/>
      <w:pPr>
        <w:ind w:left="1125" w:hanging="42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cs="Times New Roman" w:hint="default"/>
      </w:rPr>
    </w:lvl>
  </w:abstractNum>
  <w:abstractNum w:abstractNumId="6">
    <w:nsid w:val="3D39639D"/>
    <w:multiLevelType w:val="hybridMultilevel"/>
    <w:tmpl w:val="8354A9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41A462BE"/>
    <w:multiLevelType w:val="hybridMultilevel"/>
    <w:tmpl w:val="D376F2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8">
    <w:nsid w:val="4C2E3A85"/>
    <w:multiLevelType w:val="hybridMultilevel"/>
    <w:tmpl w:val="285259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4FE55CD3"/>
    <w:multiLevelType w:val="hybridMultilevel"/>
    <w:tmpl w:val="69C41364"/>
    <w:lvl w:ilvl="0" w:tplc="9C20085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54406DD1"/>
    <w:multiLevelType w:val="hybridMultilevel"/>
    <w:tmpl w:val="2B884C3C"/>
    <w:lvl w:ilvl="0" w:tplc="4F889C36">
      <w:start w:val="1"/>
      <w:numFmt w:val="bullet"/>
      <w:lvlText w:val="-"/>
      <w:lvlJc w:val="left"/>
      <w:pPr>
        <w:ind w:left="502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7AE7A2A"/>
    <w:multiLevelType w:val="hybridMultilevel"/>
    <w:tmpl w:val="EF6ED63A"/>
    <w:lvl w:ilvl="0" w:tplc="246A534C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6A8B2E86"/>
    <w:multiLevelType w:val="hybridMultilevel"/>
    <w:tmpl w:val="98662A32"/>
    <w:lvl w:ilvl="0" w:tplc="4E822B8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E48670D8">
      <w:start w:val="1"/>
      <w:numFmt w:val="decimal"/>
      <w:isLgl/>
      <w:lvlText w:val="%2."/>
      <w:lvlJc w:val="left"/>
      <w:pPr>
        <w:tabs>
          <w:tab w:val="num" w:pos="720"/>
        </w:tabs>
        <w:ind w:left="720" w:hanging="720"/>
      </w:pPr>
      <w:rPr>
        <w:rFonts w:ascii="Times New Roman" w:eastAsia="Times New Roman" w:hAnsi="Times New Roman" w:cs="Times New Roman"/>
        <w:sz w:val="26"/>
      </w:rPr>
    </w:lvl>
    <w:lvl w:ilvl="2" w:tplc="AD06449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C7CDBB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47EEE5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675CC77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D9D6720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0D14198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F7ECCEB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3">
    <w:nsid w:val="6B8935E4"/>
    <w:multiLevelType w:val="multilevel"/>
    <w:tmpl w:val="3628EA9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26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cs="Times New Roman" w:hint="default"/>
        <w:sz w:val="26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  <w:sz w:val="26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6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6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 w:hint="default"/>
        <w:sz w:val="26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  <w:sz w:val="26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 w:hint="default"/>
        <w:sz w:val="26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cs="Times New Roman" w:hint="default"/>
        <w:sz w:val="26"/>
      </w:rPr>
    </w:lvl>
  </w:abstractNum>
  <w:abstractNum w:abstractNumId="14">
    <w:nsid w:val="6DFD542D"/>
    <w:multiLevelType w:val="hybridMultilevel"/>
    <w:tmpl w:val="01768ED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794A51EC"/>
    <w:multiLevelType w:val="hybridMultilevel"/>
    <w:tmpl w:val="38A21E4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6">
    <w:nsid w:val="7C330EB6"/>
    <w:multiLevelType w:val="hybridMultilevel"/>
    <w:tmpl w:val="77C427BE"/>
    <w:lvl w:ilvl="0" w:tplc="FD30E05A">
      <w:start w:val="1"/>
      <w:numFmt w:val="decimal"/>
      <w:lvlText w:val="%1."/>
      <w:lvlJc w:val="left"/>
      <w:pPr>
        <w:tabs>
          <w:tab w:val="num" w:pos="0"/>
        </w:tabs>
        <w:ind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  <w:rPr>
        <w:rFonts w:cs="Times New Roman"/>
      </w:rPr>
    </w:lvl>
  </w:abstractNum>
  <w:num w:numId="1">
    <w:abstractNumId w:val="15"/>
  </w:num>
  <w:num w:numId="2">
    <w:abstractNumId w:val="12"/>
  </w:num>
  <w:num w:numId="3">
    <w:abstractNumId w:val="7"/>
  </w:num>
  <w:num w:numId="4">
    <w:abstractNumId w:val="13"/>
  </w:num>
  <w:num w:numId="5">
    <w:abstractNumId w:val="3"/>
  </w:num>
  <w:num w:numId="6">
    <w:abstractNumId w:val="0"/>
  </w:num>
  <w:num w:numId="7">
    <w:abstractNumId w:val="8"/>
  </w:num>
  <w:num w:numId="8">
    <w:abstractNumId w:val="6"/>
  </w:num>
  <w:num w:numId="9">
    <w:abstractNumId w:val="11"/>
  </w:num>
  <w:num w:numId="10">
    <w:abstractNumId w:val="16"/>
  </w:num>
  <w:num w:numId="11">
    <w:abstractNumId w:val="9"/>
  </w:num>
  <w:num w:numId="12">
    <w:abstractNumId w:val="2"/>
  </w:num>
  <w:num w:numId="13">
    <w:abstractNumId w:val="10"/>
  </w:num>
  <w:num w:numId="14">
    <w:abstractNumId w:val="1"/>
  </w:num>
  <w:num w:numId="15">
    <w:abstractNumId w:val="4"/>
  </w:num>
  <w:num w:numId="16">
    <w:abstractNumId w:val="5"/>
  </w:num>
  <w:num w:numId="17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61DF8"/>
    <w:rsid w:val="00003B54"/>
    <w:rsid w:val="00003BBE"/>
    <w:rsid w:val="00004206"/>
    <w:rsid w:val="00004B78"/>
    <w:rsid w:val="0000540E"/>
    <w:rsid w:val="0002506B"/>
    <w:rsid w:val="0002689C"/>
    <w:rsid w:val="000268DE"/>
    <w:rsid w:val="00032A06"/>
    <w:rsid w:val="00034171"/>
    <w:rsid w:val="0004301B"/>
    <w:rsid w:val="00052CD4"/>
    <w:rsid w:val="000534AD"/>
    <w:rsid w:val="000544C1"/>
    <w:rsid w:val="00055FB1"/>
    <w:rsid w:val="0006024D"/>
    <w:rsid w:val="00061400"/>
    <w:rsid w:val="00061DF8"/>
    <w:rsid w:val="000621C7"/>
    <w:rsid w:val="000642CD"/>
    <w:rsid w:val="00065BCD"/>
    <w:rsid w:val="000731FC"/>
    <w:rsid w:val="000732B0"/>
    <w:rsid w:val="00077BDF"/>
    <w:rsid w:val="00077DA4"/>
    <w:rsid w:val="000810B9"/>
    <w:rsid w:val="00081D30"/>
    <w:rsid w:val="00081D6A"/>
    <w:rsid w:val="00084662"/>
    <w:rsid w:val="00091C88"/>
    <w:rsid w:val="0009243D"/>
    <w:rsid w:val="00093702"/>
    <w:rsid w:val="00096416"/>
    <w:rsid w:val="00097F63"/>
    <w:rsid w:val="000A32A8"/>
    <w:rsid w:val="000A47B4"/>
    <w:rsid w:val="000B1F3E"/>
    <w:rsid w:val="000B3AEE"/>
    <w:rsid w:val="000B3B4B"/>
    <w:rsid w:val="000B6A46"/>
    <w:rsid w:val="000B7F69"/>
    <w:rsid w:val="000C1284"/>
    <w:rsid w:val="000C5780"/>
    <w:rsid w:val="000C5D2E"/>
    <w:rsid w:val="000D03B5"/>
    <w:rsid w:val="000D118D"/>
    <w:rsid w:val="000D208F"/>
    <w:rsid w:val="000D6A13"/>
    <w:rsid w:val="000E214F"/>
    <w:rsid w:val="000E5AB9"/>
    <w:rsid w:val="000E5AFD"/>
    <w:rsid w:val="000E7126"/>
    <w:rsid w:val="000F0A7A"/>
    <w:rsid w:val="000F1EC0"/>
    <w:rsid w:val="000F2770"/>
    <w:rsid w:val="00100DC5"/>
    <w:rsid w:val="00101FCE"/>
    <w:rsid w:val="0010422A"/>
    <w:rsid w:val="001045BC"/>
    <w:rsid w:val="00104BB7"/>
    <w:rsid w:val="0010647C"/>
    <w:rsid w:val="00112233"/>
    <w:rsid w:val="001132F8"/>
    <w:rsid w:val="0011490E"/>
    <w:rsid w:val="00121522"/>
    <w:rsid w:val="00121C98"/>
    <w:rsid w:val="00123460"/>
    <w:rsid w:val="001250A3"/>
    <w:rsid w:val="00125F8D"/>
    <w:rsid w:val="00126B94"/>
    <w:rsid w:val="00126D4D"/>
    <w:rsid w:val="0012725C"/>
    <w:rsid w:val="001311A4"/>
    <w:rsid w:val="0014027B"/>
    <w:rsid w:val="00140E8D"/>
    <w:rsid w:val="00141A41"/>
    <w:rsid w:val="00141E2A"/>
    <w:rsid w:val="00142D99"/>
    <w:rsid w:val="00144D08"/>
    <w:rsid w:val="0014520D"/>
    <w:rsid w:val="0014644D"/>
    <w:rsid w:val="00147DEE"/>
    <w:rsid w:val="00153551"/>
    <w:rsid w:val="00154ACB"/>
    <w:rsid w:val="00161DA4"/>
    <w:rsid w:val="00163BB7"/>
    <w:rsid w:val="00172F0B"/>
    <w:rsid w:val="001730CA"/>
    <w:rsid w:val="00173D0C"/>
    <w:rsid w:val="001745AE"/>
    <w:rsid w:val="00176C40"/>
    <w:rsid w:val="00177206"/>
    <w:rsid w:val="00184EB0"/>
    <w:rsid w:val="001930D1"/>
    <w:rsid w:val="0019675F"/>
    <w:rsid w:val="00196E0D"/>
    <w:rsid w:val="001978A9"/>
    <w:rsid w:val="001A0322"/>
    <w:rsid w:val="001A067F"/>
    <w:rsid w:val="001A1C35"/>
    <w:rsid w:val="001A395A"/>
    <w:rsid w:val="001A7AB2"/>
    <w:rsid w:val="001A7AB8"/>
    <w:rsid w:val="001B14BE"/>
    <w:rsid w:val="001B175C"/>
    <w:rsid w:val="001B578C"/>
    <w:rsid w:val="001B71D3"/>
    <w:rsid w:val="001B7C99"/>
    <w:rsid w:val="001C3A2D"/>
    <w:rsid w:val="001C4E94"/>
    <w:rsid w:val="001C5248"/>
    <w:rsid w:val="001C675D"/>
    <w:rsid w:val="001C6F39"/>
    <w:rsid w:val="001D126A"/>
    <w:rsid w:val="001D4046"/>
    <w:rsid w:val="001D6F8E"/>
    <w:rsid w:val="001E0C48"/>
    <w:rsid w:val="001E3E77"/>
    <w:rsid w:val="001E593A"/>
    <w:rsid w:val="001F199D"/>
    <w:rsid w:val="001F4419"/>
    <w:rsid w:val="001F573E"/>
    <w:rsid w:val="001F5D68"/>
    <w:rsid w:val="001F7352"/>
    <w:rsid w:val="001F7A5D"/>
    <w:rsid w:val="00202C6E"/>
    <w:rsid w:val="0020468C"/>
    <w:rsid w:val="00205535"/>
    <w:rsid w:val="00205710"/>
    <w:rsid w:val="00215DFF"/>
    <w:rsid w:val="002226D1"/>
    <w:rsid w:val="00222ACA"/>
    <w:rsid w:val="00224B52"/>
    <w:rsid w:val="00226FA1"/>
    <w:rsid w:val="00231950"/>
    <w:rsid w:val="00231EB5"/>
    <w:rsid w:val="002322EB"/>
    <w:rsid w:val="002323E2"/>
    <w:rsid w:val="00235743"/>
    <w:rsid w:val="00235D70"/>
    <w:rsid w:val="00237B85"/>
    <w:rsid w:val="0024002C"/>
    <w:rsid w:val="00241527"/>
    <w:rsid w:val="002435C0"/>
    <w:rsid w:val="00245D5F"/>
    <w:rsid w:val="002478B8"/>
    <w:rsid w:val="00247A89"/>
    <w:rsid w:val="00250D96"/>
    <w:rsid w:val="00255791"/>
    <w:rsid w:val="00257CB8"/>
    <w:rsid w:val="00261971"/>
    <w:rsid w:val="00263199"/>
    <w:rsid w:val="0026415C"/>
    <w:rsid w:val="00264669"/>
    <w:rsid w:val="0026726E"/>
    <w:rsid w:val="00267BBC"/>
    <w:rsid w:val="00270BE5"/>
    <w:rsid w:val="00270FC0"/>
    <w:rsid w:val="00273C5C"/>
    <w:rsid w:val="00273D7C"/>
    <w:rsid w:val="002741D6"/>
    <w:rsid w:val="00276DAB"/>
    <w:rsid w:val="00277762"/>
    <w:rsid w:val="002807BF"/>
    <w:rsid w:val="002818C7"/>
    <w:rsid w:val="0028304D"/>
    <w:rsid w:val="0029318D"/>
    <w:rsid w:val="002947B5"/>
    <w:rsid w:val="002957F2"/>
    <w:rsid w:val="00296AC1"/>
    <w:rsid w:val="00296E59"/>
    <w:rsid w:val="002A131F"/>
    <w:rsid w:val="002A36CB"/>
    <w:rsid w:val="002A57BE"/>
    <w:rsid w:val="002B2364"/>
    <w:rsid w:val="002B3747"/>
    <w:rsid w:val="002B71C5"/>
    <w:rsid w:val="002B7B1F"/>
    <w:rsid w:val="002C2316"/>
    <w:rsid w:val="002C2625"/>
    <w:rsid w:val="002C4AD1"/>
    <w:rsid w:val="002D0EB3"/>
    <w:rsid w:val="002D358F"/>
    <w:rsid w:val="002D6D1E"/>
    <w:rsid w:val="002F60D9"/>
    <w:rsid w:val="002F6B33"/>
    <w:rsid w:val="00300B0E"/>
    <w:rsid w:val="00304869"/>
    <w:rsid w:val="00305CF6"/>
    <w:rsid w:val="003073A5"/>
    <w:rsid w:val="00310C89"/>
    <w:rsid w:val="00312A71"/>
    <w:rsid w:val="00314A9C"/>
    <w:rsid w:val="003220E3"/>
    <w:rsid w:val="0032391A"/>
    <w:rsid w:val="00327B81"/>
    <w:rsid w:val="00335989"/>
    <w:rsid w:val="0034430C"/>
    <w:rsid w:val="003507F4"/>
    <w:rsid w:val="00351398"/>
    <w:rsid w:val="00351806"/>
    <w:rsid w:val="00351B46"/>
    <w:rsid w:val="003526BE"/>
    <w:rsid w:val="0035650C"/>
    <w:rsid w:val="003607B3"/>
    <w:rsid w:val="00363F7E"/>
    <w:rsid w:val="0036673D"/>
    <w:rsid w:val="00370695"/>
    <w:rsid w:val="00372071"/>
    <w:rsid w:val="00374DAF"/>
    <w:rsid w:val="00380CF2"/>
    <w:rsid w:val="003837D8"/>
    <w:rsid w:val="003858AA"/>
    <w:rsid w:val="00386FA7"/>
    <w:rsid w:val="003900BE"/>
    <w:rsid w:val="003922F0"/>
    <w:rsid w:val="00392DC4"/>
    <w:rsid w:val="00392E3F"/>
    <w:rsid w:val="0039317F"/>
    <w:rsid w:val="00394169"/>
    <w:rsid w:val="00395314"/>
    <w:rsid w:val="003A167B"/>
    <w:rsid w:val="003B2A6D"/>
    <w:rsid w:val="003B608C"/>
    <w:rsid w:val="003B63D5"/>
    <w:rsid w:val="003C3117"/>
    <w:rsid w:val="003C6BD4"/>
    <w:rsid w:val="003D04C3"/>
    <w:rsid w:val="003E7138"/>
    <w:rsid w:val="003F5EC5"/>
    <w:rsid w:val="00405AE8"/>
    <w:rsid w:val="004066AC"/>
    <w:rsid w:val="004078BE"/>
    <w:rsid w:val="00410B70"/>
    <w:rsid w:val="00410F03"/>
    <w:rsid w:val="00411461"/>
    <w:rsid w:val="004115B9"/>
    <w:rsid w:val="00420C1B"/>
    <w:rsid w:val="00423CBB"/>
    <w:rsid w:val="00424EA8"/>
    <w:rsid w:val="0042686D"/>
    <w:rsid w:val="00427EF2"/>
    <w:rsid w:val="00432009"/>
    <w:rsid w:val="00432CB2"/>
    <w:rsid w:val="00433978"/>
    <w:rsid w:val="00436345"/>
    <w:rsid w:val="0044159A"/>
    <w:rsid w:val="00442674"/>
    <w:rsid w:val="00443C3C"/>
    <w:rsid w:val="0044458E"/>
    <w:rsid w:val="00444EEF"/>
    <w:rsid w:val="00444FEF"/>
    <w:rsid w:val="00445326"/>
    <w:rsid w:val="00454820"/>
    <w:rsid w:val="004554BC"/>
    <w:rsid w:val="00461533"/>
    <w:rsid w:val="00461950"/>
    <w:rsid w:val="0046219E"/>
    <w:rsid w:val="00462A1C"/>
    <w:rsid w:val="004649F0"/>
    <w:rsid w:val="00464CE5"/>
    <w:rsid w:val="00470D33"/>
    <w:rsid w:val="0047265E"/>
    <w:rsid w:val="00472FCF"/>
    <w:rsid w:val="00482659"/>
    <w:rsid w:val="00484041"/>
    <w:rsid w:val="004849CB"/>
    <w:rsid w:val="00484C23"/>
    <w:rsid w:val="0048511D"/>
    <w:rsid w:val="004920E3"/>
    <w:rsid w:val="004927E8"/>
    <w:rsid w:val="00495DF2"/>
    <w:rsid w:val="004A1B67"/>
    <w:rsid w:val="004A1EF3"/>
    <w:rsid w:val="004A3483"/>
    <w:rsid w:val="004B7140"/>
    <w:rsid w:val="004C0DDB"/>
    <w:rsid w:val="004C1DFF"/>
    <w:rsid w:val="004C678B"/>
    <w:rsid w:val="004C7E56"/>
    <w:rsid w:val="004D167D"/>
    <w:rsid w:val="004D33FB"/>
    <w:rsid w:val="004D36B8"/>
    <w:rsid w:val="004E2251"/>
    <w:rsid w:val="004E4269"/>
    <w:rsid w:val="004E600B"/>
    <w:rsid w:val="004F02C0"/>
    <w:rsid w:val="004F17A8"/>
    <w:rsid w:val="004F277C"/>
    <w:rsid w:val="004F664A"/>
    <w:rsid w:val="004F7430"/>
    <w:rsid w:val="0050015B"/>
    <w:rsid w:val="005023C2"/>
    <w:rsid w:val="0050255D"/>
    <w:rsid w:val="00504A7C"/>
    <w:rsid w:val="00506C88"/>
    <w:rsid w:val="00506DDC"/>
    <w:rsid w:val="00515386"/>
    <w:rsid w:val="00517B7E"/>
    <w:rsid w:val="00517C83"/>
    <w:rsid w:val="00521F84"/>
    <w:rsid w:val="00522654"/>
    <w:rsid w:val="0052364C"/>
    <w:rsid w:val="0052781F"/>
    <w:rsid w:val="0053097E"/>
    <w:rsid w:val="005314B4"/>
    <w:rsid w:val="00531656"/>
    <w:rsid w:val="005346FB"/>
    <w:rsid w:val="005417EC"/>
    <w:rsid w:val="00544454"/>
    <w:rsid w:val="00544807"/>
    <w:rsid w:val="00545008"/>
    <w:rsid w:val="005573C3"/>
    <w:rsid w:val="00557D72"/>
    <w:rsid w:val="00561B43"/>
    <w:rsid w:val="0056529E"/>
    <w:rsid w:val="00565B50"/>
    <w:rsid w:val="00567E73"/>
    <w:rsid w:val="005701A2"/>
    <w:rsid w:val="00570A23"/>
    <w:rsid w:val="005721A9"/>
    <w:rsid w:val="00572D28"/>
    <w:rsid w:val="00575091"/>
    <w:rsid w:val="00577372"/>
    <w:rsid w:val="00580DFD"/>
    <w:rsid w:val="00581055"/>
    <w:rsid w:val="005836DB"/>
    <w:rsid w:val="005956B0"/>
    <w:rsid w:val="00596E06"/>
    <w:rsid w:val="00596FB9"/>
    <w:rsid w:val="00597B51"/>
    <w:rsid w:val="005A184B"/>
    <w:rsid w:val="005A1C51"/>
    <w:rsid w:val="005A3241"/>
    <w:rsid w:val="005A4273"/>
    <w:rsid w:val="005A5848"/>
    <w:rsid w:val="005A6640"/>
    <w:rsid w:val="005A7113"/>
    <w:rsid w:val="005B0AA8"/>
    <w:rsid w:val="005B0BE3"/>
    <w:rsid w:val="005B1679"/>
    <w:rsid w:val="005B3BEF"/>
    <w:rsid w:val="005C25B2"/>
    <w:rsid w:val="005C7EB4"/>
    <w:rsid w:val="005D05ED"/>
    <w:rsid w:val="005D2BCE"/>
    <w:rsid w:val="005D7D38"/>
    <w:rsid w:val="005E19A4"/>
    <w:rsid w:val="005E1E49"/>
    <w:rsid w:val="005E5F8A"/>
    <w:rsid w:val="005F0228"/>
    <w:rsid w:val="005F05B6"/>
    <w:rsid w:val="005F18BA"/>
    <w:rsid w:val="005F4F0F"/>
    <w:rsid w:val="005F5209"/>
    <w:rsid w:val="005F7BE0"/>
    <w:rsid w:val="0060117E"/>
    <w:rsid w:val="00603E1D"/>
    <w:rsid w:val="00605C73"/>
    <w:rsid w:val="0060609C"/>
    <w:rsid w:val="006068A2"/>
    <w:rsid w:val="006075B7"/>
    <w:rsid w:val="00611958"/>
    <w:rsid w:val="0061205D"/>
    <w:rsid w:val="00613DEC"/>
    <w:rsid w:val="00613E76"/>
    <w:rsid w:val="00616D99"/>
    <w:rsid w:val="00622D84"/>
    <w:rsid w:val="006351E8"/>
    <w:rsid w:val="00635ED3"/>
    <w:rsid w:val="00640237"/>
    <w:rsid w:val="006431CA"/>
    <w:rsid w:val="00650702"/>
    <w:rsid w:val="00652657"/>
    <w:rsid w:val="00661A1C"/>
    <w:rsid w:val="0066217A"/>
    <w:rsid w:val="00665ABA"/>
    <w:rsid w:val="00666735"/>
    <w:rsid w:val="00671FBB"/>
    <w:rsid w:val="006728F0"/>
    <w:rsid w:val="006737E0"/>
    <w:rsid w:val="006758E0"/>
    <w:rsid w:val="00681651"/>
    <w:rsid w:val="00687106"/>
    <w:rsid w:val="006879AE"/>
    <w:rsid w:val="00694014"/>
    <w:rsid w:val="006A434F"/>
    <w:rsid w:val="006B1CA4"/>
    <w:rsid w:val="006B21A8"/>
    <w:rsid w:val="006C7EEA"/>
    <w:rsid w:val="006D678E"/>
    <w:rsid w:val="006D716C"/>
    <w:rsid w:val="006E0434"/>
    <w:rsid w:val="006E30EE"/>
    <w:rsid w:val="006E42FF"/>
    <w:rsid w:val="006E5470"/>
    <w:rsid w:val="006E7593"/>
    <w:rsid w:val="006F4865"/>
    <w:rsid w:val="006F531E"/>
    <w:rsid w:val="007014A4"/>
    <w:rsid w:val="00701911"/>
    <w:rsid w:val="00707D4D"/>
    <w:rsid w:val="00711190"/>
    <w:rsid w:val="0071200B"/>
    <w:rsid w:val="007124F3"/>
    <w:rsid w:val="00712D69"/>
    <w:rsid w:val="007203D3"/>
    <w:rsid w:val="00722469"/>
    <w:rsid w:val="00725B22"/>
    <w:rsid w:val="007275DC"/>
    <w:rsid w:val="00736D45"/>
    <w:rsid w:val="00737F77"/>
    <w:rsid w:val="00745976"/>
    <w:rsid w:val="00746821"/>
    <w:rsid w:val="007512C8"/>
    <w:rsid w:val="00756529"/>
    <w:rsid w:val="00757C10"/>
    <w:rsid w:val="00757D56"/>
    <w:rsid w:val="00760B54"/>
    <w:rsid w:val="00761FCC"/>
    <w:rsid w:val="00764787"/>
    <w:rsid w:val="00766E09"/>
    <w:rsid w:val="00766F81"/>
    <w:rsid w:val="007677AB"/>
    <w:rsid w:val="00767FF4"/>
    <w:rsid w:val="00771254"/>
    <w:rsid w:val="0077153B"/>
    <w:rsid w:val="0077335F"/>
    <w:rsid w:val="00773F63"/>
    <w:rsid w:val="00774A21"/>
    <w:rsid w:val="00775AD2"/>
    <w:rsid w:val="00776BBB"/>
    <w:rsid w:val="00777E87"/>
    <w:rsid w:val="007815E3"/>
    <w:rsid w:val="00783F7A"/>
    <w:rsid w:val="00791EE2"/>
    <w:rsid w:val="00791F4E"/>
    <w:rsid w:val="007A0955"/>
    <w:rsid w:val="007A0F62"/>
    <w:rsid w:val="007A6E27"/>
    <w:rsid w:val="007B004C"/>
    <w:rsid w:val="007B3BAB"/>
    <w:rsid w:val="007B6435"/>
    <w:rsid w:val="007B713F"/>
    <w:rsid w:val="007C7A9A"/>
    <w:rsid w:val="007D2173"/>
    <w:rsid w:val="007D22A7"/>
    <w:rsid w:val="007D373C"/>
    <w:rsid w:val="007D66F3"/>
    <w:rsid w:val="007E0CCE"/>
    <w:rsid w:val="007E467B"/>
    <w:rsid w:val="007F0075"/>
    <w:rsid w:val="007F16A7"/>
    <w:rsid w:val="007F1978"/>
    <w:rsid w:val="007F1C72"/>
    <w:rsid w:val="0080121A"/>
    <w:rsid w:val="00801CED"/>
    <w:rsid w:val="00802CF3"/>
    <w:rsid w:val="0080404C"/>
    <w:rsid w:val="00807F77"/>
    <w:rsid w:val="00814DB1"/>
    <w:rsid w:val="00817B03"/>
    <w:rsid w:val="00825014"/>
    <w:rsid w:val="00826641"/>
    <w:rsid w:val="0082777C"/>
    <w:rsid w:val="00831095"/>
    <w:rsid w:val="0083168E"/>
    <w:rsid w:val="00831E0D"/>
    <w:rsid w:val="008404EA"/>
    <w:rsid w:val="0084072B"/>
    <w:rsid w:val="00840F9C"/>
    <w:rsid w:val="00843A53"/>
    <w:rsid w:val="00844692"/>
    <w:rsid w:val="00847D9C"/>
    <w:rsid w:val="00850AA3"/>
    <w:rsid w:val="00853138"/>
    <w:rsid w:val="00854EAF"/>
    <w:rsid w:val="00857750"/>
    <w:rsid w:val="00864913"/>
    <w:rsid w:val="00865334"/>
    <w:rsid w:val="008672BA"/>
    <w:rsid w:val="008678CF"/>
    <w:rsid w:val="008707EF"/>
    <w:rsid w:val="00870882"/>
    <w:rsid w:val="00870F20"/>
    <w:rsid w:val="0087510D"/>
    <w:rsid w:val="008759FE"/>
    <w:rsid w:val="00877949"/>
    <w:rsid w:val="00880049"/>
    <w:rsid w:val="00880430"/>
    <w:rsid w:val="00880DA9"/>
    <w:rsid w:val="00885590"/>
    <w:rsid w:val="00885942"/>
    <w:rsid w:val="008933E4"/>
    <w:rsid w:val="008974D7"/>
    <w:rsid w:val="008A117B"/>
    <w:rsid w:val="008A144C"/>
    <w:rsid w:val="008A2424"/>
    <w:rsid w:val="008A64B5"/>
    <w:rsid w:val="008B3D26"/>
    <w:rsid w:val="008B5924"/>
    <w:rsid w:val="008B5FFD"/>
    <w:rsid w:val="008C414C"/>
    <w:rsid w:val="008C683A"/>
    <w:rsid w:val="008D1B22"/>
    <w:rsid w:val="008D6BED"/>
    <w:rsid w:val="008E1000"/>
    <w:rsid w:val="008E2E0C"/>
    <w:rsid w:val="008E2E42"/>
    <w:rsid w:val="008F163E"/>
    <w:rsid w:val="008F4B15"/>
    <w:rsid w:val="008F7C16"/>
    <w:rsid w:val="009034F6"/>
    <w:rsid w:val="00903BAE"/>
    <w:rsid w:val="00903FC2"/>
    <w:rsid w:val="00904195"/>
    <w:rsid w:val="00904398"/>
    <w:rsid w:val="0090708B"/>
    <w:rsid w:val="00910E46"/>
    <w:rsid w:val="0091145A"/>
    <w:rsid w:val="00912ABD"/>
    <w:rsid w:val="00912E49"/>
    <w:rsid w:val="00913713"/>
    <w:rsid w:val="00914DED"/>
    <w:rsid w:val="0091703F"/>
    <w:rsid w:val="00917597"/>
    <w:rsid w:val="00920A62"/>
    <w:rsid w:val="00920BD0"/>
    <w:rsid w:val="00924D62"/>
    <w:rsid w:val="0092519C"/>
    <w:rsid w:val="00930045"/>
    <w:rsid w:val="0093020C"/>
    <w:rsid w:val="00931234"/>
    <w:rsid w:val="009325A5"/>
    <w:rsid w:val="00934092"/>
    <w:rsid w:val="00934798"/>
    <w:rsid w:val="0094572B"/>
    <w:rsid w:val="00945EDB"/>
    <w:rsid w:val="00945EE3"/>
    <w:rsid w:val="0094694C"/>
    <w:rsid w:val="00946A7F"/>
    <w:rsid w:val="009554CB"/>
    <w:rsid w:val="00955740"/>
    <w:rsid w:val="009563F1"/>
    <w:rsid w:val="009566C8"/>
    <w:rsid w:val="009576B0"/>
    <w:rsid w:val="0096122D"/>
    <w:rsid w:val="009638D6"/>
    <w:rsid w:val="00965C4B"/>
    <w:rsid w:val="00966556"/>
    <w:rsid w:val="00966FE4"/>
    <w:rsid w:val="0097015B"/>
    <w:rsid w:val="009730B3"/>
    <w:rsid w:val="009767DE"/>
    <w:rsid w:val="0098110E"/>
    <w:rsid w:val="0098202E"/>
    <w:rsid w:val="00986D57"/>
    <w:rsid w:val="009912FB"/>
    <w:rsid w:val="00994542"/>
    <w:rsid w:val="00994D45"/>
    <w:rsid w:val="009A35EF"/>
    <w:rsid w:val="009A367E"/>
    <w:rsid w:val="009A5E83"/>
    <w:rsid w:val="009B1F34"/>
    <w:rsid w:val="009B33EF"/>
    <w:rsid w:val="009B37D8"/>
    <w:rsid w:val="009B41E6"/>
    <w:rsid w:val="009B7703"/>
    <w:rsid w:val="009C2184"/>
    <w:rsid w:val="009C342D"/>
    <w:rsid w:val="009C44B4"/>
    <w:rsid w:val="009C4993"/>
    <w:rsid w:val="009D3187"/>
    <w:rsid w:val="009E46FB"/>
    <w:rsid w:val="009E6EC8"/>
    <w:rsid w:val="009F0E1C"/>
    <w:rsid w:val="009F15F2"/>
    <w:rsid w:val="009F61F4"/>
    <w:rsid w:val="009F6DAB"/>
    <w:rsid w:val="00A007B5"/>
    <w:rsid w:val="00A03A3D"/>
    <w:rsid w:val="00A04F18"/>
    <w:rsid w:val="00A05084"/>
    <w:rsid w:val="00A06A82"/>
    <w:rsid w:val="00A107C1"/>
    <w:rsid w:val="00A10A75"/>
    <w:rsid w:val="00A1141F"/>
    <w:rsid w:val="00A154F8"/>
    <w:rsid w:val="00A17EC1"/>
    <w:rsid w:val="00A211FC"/>
    <w:rsid w:val="00A22650"/>
    <w:rsid w:val="00A23AE8"/>
    <w:rsid w:val="00A25C75"/>
    <w:rsid w:val="00A26820"/>
    <w:rsid w:val="00A31CFF"/>
    <w:rsid w:val="00A41716"/>
    <w:rsid w:val="00A423B9"/>
    <w:rsid w:val="00A448FA"/>
    <w:rsid w:val="00A45056"/>
    <w:rsid w:val="00A45B1C"/>
    <w:rsid w:val="00A5067A"/>
    <w:rsid w:val="00A50DE9"/>
    <w:rsid w:val="00A55D04"/>
    <w:rsid w:val="00A60349"/>
    <w:rsid w:val="00A635E8"/>
    <w:rsid w:val="00A6589B"/>
    <w:rsid w:val="00A714CE"/>
    <w:rsid w:val="00A75EA1"/>
    <w:rsid w:val="00A8185B"/>
    <w:rsid w:val="00A8292A"/>
    <w:rsid w:val="00A85397"/>
    <w:rsid w:val="00A87955"/>
    <w:rsid w:val="00A905CE"/>
    <w:rsid w:val="00A93435"/>
    <w:rsid w:val="00A93554"/>
    <w:rsid w:val="00A96750"/>
    <w:rsid w:val="00A96B5C"/>
    <w:rsid w:val="00AA15B0"/>
    <w:rsid w:val="00AA1CB3"/>
    <w:rsid w:val="00AA60A8"/>
    <w:rsid w:val="00AA62C9"/>
    <w:rsid w:val="00AB4D91"/>
    <w:rsid w:val="00AC0BF4"/>
    <w:rsid w:val="00AC1E44"/>
    <w:rsid w:val="00AC20C7"/>
    <w:rsid w:val="00AC24D8"/>
    <w:rsid w:val="00AC5653"/>
    <w:rsid w:val="00AC56C6"/>
    <w:rsid w:val="00AD55A7"/>
    <w:rsid w:val="00AD60BB"/>
    <w:rsid w:val="00AD728C"/>
    <w:rsid w:val="00AE0C07"/>
    <w:rsid w:val="00AE0D6C"/>
    <w:rsid w:val="00AE1618"/>
    <w:rsid w:val="00AE3F73"/>
    <w:rsid w:val="00AF01C8"/>
    <w:rsid w:val="00AF352C"/>
    <w:rsid w:val="00AF3A82"/>
    <w:rsid w:val="00AF3F8D"/>
    <w:rsid w:val="00AF56E4"/>
    <w:rsid w:val="00B0414F"/>
    <w:rsid w:val="00B05AF4"/>
    <w:rsid w:val="00B05F09"/>
    <w:rsid w:val="00B06F56"/>
    <w:rsid w:val="00B14687"/>
    <w:rsid w:val="00B15CC2"/>
    <w:rsid w:val="00B15FDC"/>
    <w:rsid w:val="00B17190"/>
    <w:rsid w:val="00B20CB9"/>
    <w:rsid w:val="00B24534"/>
    <w:rsid w:val="00B2484E"/>
    <w:rsid w:val="00B26BF4"/>
    <w:rsid w:val="00B36889"/>
    <w:rsid w:val="00B41C85"/>
    <w:rsid w:val="00B43B52"/>
    <w:rsid w:val="00B46D1F"/>
    <w:rsid w:val="00B520AE"/>
    <w:rsid w:val="00B52166"/>
    <w:rsid w:val="00B56336"/>
    <w:rsid w:val="00B613CA"/>
    <w:rsid w:val="00B6715E"/>
    <w:rsid w:val="00B6716A"/>
    <w:rsid w:val="00B67F27"/>
    <w:rsid w:val="00B67FD3"/>
    <w:rsid w:val="00B703F5"/>
    <w:rsid w:val="00B71BAB"/>
    <w:rsid w:val="00B71E2C"/>
    <w:rsid w:val="00B72488"/>
    <w:rsid w:val="00B74CB9"/>
    <w:rsid w:val="00B823FF"/>
    <w:rsid w:val="00B8522E"/>
    <w:rsid w:val="00B8552A"/>
    <w:rsid w:val="00B86969"/>
    <w:rsid w:val="00B90F16"/>
    <w:rsid w:val="00B93D42"/>
    <w:rsid w:val="00B97B9C"/>
    <w:rsid w:val="00BA1F1D"/>
    <w:rsid w:val="00BA2096"/>
    <w:rsid w:val="00BA460F"/>
    <w:rsid w:val="00BA526B"/>
    <w:rsid w:val="00BA6156"/>
    <w:rsid w:val="00BA67D7"/>
    <w:rsid w:val="00BB0190"/>
    <w:rsid w:val="00BB1D2F"/>
    <w:rsid w:val="00BB35E5"/>
    <w:rsid w:val="00BB5DA0"/>
    <w:rsid w:val="00BC0403"/>
    <w:rsid w:val="00BC40B8"/>
    <w:rsid w:val="00BC4657"/>
    <w:rsid w:val="00BC5AD7"/>
    <w:rsid w:val="00BD0386"/>
    <w:rsid w:val="00BD173A"/>
    <w:rsid w:val="00BE7BFA"/>
    <w:rsid w:val="00BF3C60"/>
    <w:rsid w:val="00BF4040"/>
    <w:rsid w:val="00BF52DF"/>
    <w:rsid w:val="00C02276"/>
    <w:rsid w:val="00C03532"/>
    <w:rsid w:val="00C10619"/>
    <w:rsid w:val="00C11736"/>
    <w:rsid w:val="00C142A7"/>
    <w:rsid w:val="00C159FD"/>
    <w:rsid w:val="00C17964"/>
    <w:rsid w:val="00C22341"/>
    <w:rsid w:val="00C25C21"/>
    <w:rsid w:val="00C30985"/>
    <w:rsid w:val="00C31168"/>
    <w:rsid w:val="00C3144E"/>
    <w:rsid w:val="00C37ACC"/>
    <w:rsid w:val="00C415CA"/>
    <w:rsid w:val="00C43CAE"/>
    <w:rsid w:val="00C445F6"/>
    <w:rsid w:val="00C47D16"/>
    <w:rsid w:val="00C47DD9"/>
    <w:rsid w:val="00C55D3E"/>
    <w:rsid w:val="00C57E6C"/>
    <w:rsid w:val="00C62683"/>
    <w:rsid w:val="00C6283D"/>
    <w:rsid w:val="00C64179"/>
    <w:rsid w:val="00C65893"/>
    <w:rsid w:val="00C661E7"/>
    <w:rsid w:val="00C669EF"/>
    <w:rsid w:val="00C67070"/>
    <w:rsid w:val="00C679D8"/>
    <w:rsid w:val="00C71E94"/>
    <w:rsid w:val="00C73D2A"/>
    <w:rsid w:val="00C76106"/>
    <w:rsid w:val="00C76B66"/>
    <w:rsid w:val="00C80E4C"/>
    <w:rsid w:val="00C813E3"/>
    <w:rsid w:val="00C82A4C"/>
    <w:rsid w:val="00C92430"/>
    <w:rsid w:val="00C94299"/>
    <w:rsid w:val="00C94A9B"/>
    <w:rsid w:val="00C9502A"/>
    <w:rsid w:val="00C96815"/>
    <w:rsid w:val="00CA05C5"/>
    <w:rsid w:val="00CA19A9"/>
    <w:rsid w:val="00CA64C1"/>
    <w:rsid w:val="00CA68F4"/>
    <w:rsid w:val="00CA6D7A"/>
    <w:rsid w:val="00CB1AD6"/>
    <w:rsid w:val="00CB2A8E"/>
    <w:rsid w:val="00CB3897"/>
    <w:rsid w:val="00CB54C5"/>
    <w:rsid w:val="00CB5524"/>
    <w:rsid w:val="00CB7F4E"/>
    <w:rsid w:val="00CC0F42"/>
    <w:rsid w:val="00CC22C2"/>
    <w:rsid w:val="00CC7A5F"/>
    <w:rsid w:val="00CD07E3"/>
    <w:rsid w:val="00CD0F25"/>
    <w:rsid w:val="00CD145E"/>
    <w:rsid w:val="00CD2F63"/>
    <w:rsid w:val="00CD754C"/>
    <w:rsid w:val="00CE2275"/>
    <w:rsid w:val="00CE478C"/>
    <w:rsid w:val="00CE49E0"/>
    <w:rsid w:val="00CE5E36"/>
    <w:rsid w:val="00CE73A3"/>
    <w:rsid w:val="00CF4A2A"/>
    <w:rsid w:val="00D00155"/>
    <w:rsid w:val="00D0405A"/>
    <w:rsid w:val="00D04661"/>
    <w:rsid w:val="00D05569"/>
    <w:rsid w:val="00D05938"/>
    <w:rsid w:val="00D13184"/>
    <w:rsid w:val="00D1443B"/>
    <w:rsid w:val="00D2052C"/>
    <w:rsid w:val="00D20B2A"/>
    <w:rsid w:val="00D24746"/>
    <w:rsid w:val="00D2757F"/>
    <w:rsid w:val="00D322D1"/>
    <w:rsid w:val="00D32BED"/>
    <w:rsid w:val="00D340EC"/>
    <w:rsid w:val="00D37715"/>
    <w:rsid w:val="00D40D9B"/>
    <w:rsid w:val="00D419AC"/>
    <w:rsid w:val="00D42E77"/>
    <w:rsid w:val="00D542EB"/>
    <w:rsid w:val="00D55175"/>
    <w:rsid w:val="00D575B0"/>
    <w:rsid w:val="00D61F5E"/>
    <w:rsid w:val="00D63E38"/>
    <w:rsid w:val="00D70019"/>
    <w:rsid w:val="00D71A26"/>
    <w:rsid w:val="00D73A82"/>
    <w:rsid w:val="00D740C2"/>
    <w:rsid w:val="00D744B4"/>
    <w:rsid w:val="00D87A4D"/>
    <w:rsid w:val="00D91D64"/>
    <w:rsid w:val="00D97B96"/>
    <w:rsid w:val="00DA627F"/>
    <w:rsid w:val="00DA779D"/>
    <w:rsid w:val="00DA7A45"/>
    <w:rsid w:val="00DB659B"/>
    <w:rsid w:val="00DB65EB"/>
    <w:rsid w:val="00DC0F3F"/>
    <w:rsid w:val="00DC2A3B"/>
    <w:rsid w:val="00DC5B96"/>
    <w:rsid w:val="00DC6E3C"/>
    <w:rsid w:val="00DC79EE"/>
    <w:rsid w:val="00DD053C"/>
    <w:rsid w:val="00DD40A3"/>
    <w:rsid w:val="00DD6F2B"/>
    <w:rsid w:val="00DE2205"/>
    <w:rsid w:val="00DE2CB5"/>
    <w:rsid w:val="00DE3E6B"/>
    <w:rsid w:val="00DE41FC"/>
    <w:rsid w:val="00DE7846"/>
    <w:rsid w:val="00DF0DEA"/>
    <w:rsid w:val="00DF6CD4"/>
    <w:rsid w:val="00DF6D6D"/>
    <w:rsid w:val="00E0299D"/>
    <w:rsid w:val="00E03105"/>
    <w:rsid w:val="00E034DB"/>
    <w:rsid w:val="00E03571"/>
    <w:rsid w:val="00E035B7"/>
    <w:rsid w:val="00E03CC5"/>
    <w:rsid w:val="00E0526D"/>
    <w:rsid w:val="00E114B5"/>
    <w:rsid w:val="00E129D5"/>
    <w:rsid w:val="00E1491E"/>
    <w:rsid w:val="00E21384"/>
    <w:rsid w:val="00E26D52"/>
    <w:rsid w:val="00E27BBB"/>
    <w:rsid w:val="00E32C76"/>
    <w:rsid w:val="00E35609"/>
    <w:rsid w:val="00E443A3"/>
    <w:rsid w:val="00E45333"/>
    <w:rsid w:val="00E464E2"/>
    <w:rsid w:val="00E5175F"/>
    <w:rsid w:val="00E54FE7"/>
    <w:rsid w:val="00E569CF"/>
    <w:rsid w:val="00E60D83"/>
    <w:rsid w:val="00E63903"/>
    <w:rsid w:val="00E63E7F"/>
    <w:rsid w:val="00E65275"/>
    <w:rsid w:val="00E66906"/>
    <w:rsid w:val="00E713F6"/>
    <w:rsid w:val="00E71AE1"/>
    <w:rsid w:val="00E73A62"/>
    <w:rsid w:val="00E73C5B"/>
    <w:rsid w:val="00E826F7"/>
    <w:rsid w:val="00E8310A"/>
    <w:rsid w:val="00E85C2B"/>
    <w:rsid w:val="00E86472"/>
    <w:rsid w:val="00E86703"/>
    <w:rsid w:val="00E903D0"/>
    <w:rsid w:val="00E913FD"/>
    <w:rsid w:val="00E92521"/>
    <w:rsid w:val="00EA188D"/>
    <w:rsid w:val="00EA2E93"/>
    <w:rsid w:val="00EA5F27"/>
    <w:rsid w:val="00EA727F"/>
    <w:rsid w:val="00EB0C8D"/>
    <w:rsid w:val="00EC0B9B"/>
    <w:rsid w:val="00EC28AE"/>
    <w:rsid w:val="00EC6928"/>
    <w:rsid w:val="00EC70EC"/>
    <w:rsid w:val="00EC7A9C"/>
    <w:rsid w:val="00ED2108"/>
    <w:rsid w:val="00ED5749"/>
    <w:rsid w:val="00ED5EDE"/>
    <w:rsid w:val="00ED712E"/>
    <w:rsid w:val="00EE113E"/>
    <w:rsid w:val="00EE39E2"/>
    <w:rsid w:val="00EF24D7"/>
    <w:rsid w:val="00EF766C"/>
    <w:rsid w:val="00F00263"/>
    <w:rsid w:val="00F028C9"/>
    <w:rsid w:val="00F12AC6"/>
    <w:rsid w:val="00F12B3F"/>
    <w:rsid w:val="00F15D93"/>
    <w:rsid w:val="00F16506"/>
    <w:rsid w:val="00F210BC"/>
    <w:rsid w:val="00F24C14"/>
    <w:rsid w:val="00F24C6E"/>
    <w:rsid w:val="00F25812"/>
    <w:rsid w:val="00F2760E"/>
    <w:rsid w:val="00F27DBE"/>
    <w:rsid w:val="00F34538"/>
    <w:rsid w:val="00F34B32"/>
    <w:rsid w:val="00F36E57"/>
    <w:rsid w:val="00F37F90"/>
    <w:rsid w:val="00F40692"/>
    <w:rsid w:val="00F41757"/>
    <w:rsid w:val="00F4262C"/>
    <w:rsid w:val="00F51174"/>
    <w:rsid w:val="00F53BEB"/>
    <w:rsid w:val="00F62AEF"/>
    <w:rsid w:val="00F633D3"/>
    <w:rsid w:val="00F671F8"/>
    <w:rsid w:val="00F67D75"/>
    <w:rsid w:val="00F724FF"/>
    <w:rsid w:val="00F732B9"/>
    <w:rsid w:val="00F75E39"/>
    <w:rsid w:val="00F81467"/>
    <w:rsid w:val="00F844EF"/>
    <w:rsid w:val="00F924C9"/>
    <w:rsid w:val="00F96524"/>
    <w:rsid w:val="00F96910"/>
    <w:rsid w:val="00FA01B9"/>
    <w:rsid w:val="00FA0954"/>
    <w:rsid w:val="00FA5E1B"/>
    <w:rsid w:val="00FA664A"/>
    <w:rsid w:val="00FB04DA"/>
    <w:rsid w:val="00FB30E4"/>
    <w:rsid w:val="00FB4465"/>
    <w:rsid w:val="00FB7458"/>
    <w:rsid w:val="00FC405F"/>
    <w:rsid w:val="00FC773A"/>
    <w:rsid w:val="00FD4346"/>
    <w:rsid w:val="00FD627C"/>
    <w:rsid w:val="00FD6497"/>
    <w:rsid w:val="00FD7435"/>
    <w:rsid w:val="00FE2DD3"/>
    <w:rsid w:val="00FE3BC5"/>
    <w:rsid w:val="00FE4486"/>
    <w:rsid w:val="00FE53DC"/>
    <w:rsid w:val="00FF1586"/>
    <w:rsid w:val="00FF44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131F"/>
    <w:rPr>
      <w:sz w:val="28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2A131F"/>
    <w:pPr>
      <w:keepNext/>
      <w:jc w:val="both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2A131F"/>
    <w:pPr>
      <w:keepNext/>
      <w:outlineLvl w:val="1"/>
    </w:pPr>
    <w:rPr>
      <w:rFonts w:ascii="Cambria" w:hAnsi="Cambria"/>
      <w:b/>
      <w:bCs/>
      <w:i/>
      <w:iCs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B15CC2"/>
    <w:rPr>
      <w:rFonts w:ascii="Cambria" w:hAnsi="Cambria"/>
      <w:b/>
      <w:kern w:val="32"/>
      <w:sz w:val="32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B15CC2"/>
    <w:rPr>
      <w:rFonts w:ascii="Cambria" w:hAnsi="Cambria"/>
      <w:b/>
      <w:i/>
      <w:sz w:val="28"/>
    </w:rPr>
  </w:style>
  <w:style w:type="paragraph" w:styleId="BodyTextIndent">
    <w:name w:val="Body Text Indent"/>
    <w:basedOn w:val="Normal"/>
    <w:link w:val="BodyTextIndentChar"/>
    <w:uiPriority w:val="99"/>
    <w:rsid w:val="002A131F"/>
    <w:pPr>
      <w:ind w:firstLine="540"/>
      <w:jc w:val="both"/>
    </w:pPr>
    <w:rPr>
      <w:sz w:val="24"/>
      <w:szCs w:val="20"/>
      <w:lang w:val="uk-UA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4A3483"/>
    <w:rPr>
      <w:sz w:val="24"/>
      <w:lang w:val="uk-UA" w:eastAsia="ru-RU"/>
    </w:rPr>
  </w:style>
  <w:style w:type="character" w:styleId="Hyperlink">
    <w:name w:val="Hyperlink"/>
    <w:basedOn w:val="DefaultParagraphFont"/>
    <w:uiPriority w:val="99"/>
    <w:rsid w:val="002A131F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2A131F"/>
    <w:rPr>
      <w:sz w:val="2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15CC2"/>
    <w:rPr>
      <w:sz w:val="2"/>
    </w:rPr>
  </w:style>
  <w:style w:type="paragraph" w:styleId="BodyTextIndent2">
    <w:name w:val="Body Text Indent 2"/>
    <w:basedOn w:val="Normal"/>
    <w:link w:val="BodyTextIndent2Char"/>
    <w:uiPriority w:val="99"/>
    <w:rsid w:val="002A131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900"/>
      <w:jc w:val="both"/>
    </w:pPr>
    <w:rPr>
      <w:sz w:val="24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B15CC2"/>
    <w:rPr>
      <w:sz w:val="24"/>
    </w:rPr>
  </w:style>
  <w:style w:type="paragraph" w:styleId="Title">
    <w:name w:val="Title"/>
    <w:basedOn w:val="Normal"/>
    <w:link w:val="TitleChar"/>
    <w:uiPriority w:val="99"/>
    <w:qFormat/>
    <w:rsid w:val="000D208F"/>
    <w:pPr>
      <w:jc w:val="center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99"/>
    <w:locked/>
    <w:rsid w:val="00B15CC2"/>
    <w:rPr>
      <w:rFonts w:ascii="Cambria" w:hAnsi="Cambria"/>
      <w:b/>
      <w:kern w:val="28"/>
      <w:sz w:val="32"/>
    </w:rPr>
  </w:style>
  <w:style w:type="paragraph" w:styleId="Footer">
    <w:name w:val="footer"/>
    <w:basedOn w:val="Normal"/>
    <w:link w:val="FooterChar"/>
    <w:uiPriority w:val="99"/>
    <w:rsid w:val="000D208F"/>
    <w:pPr>
      <w:tabs>
        <w:tab w:val="center" w:pos="4153"/>
        <w:tab w:val="right" w:pos="8306"/>
      </w:tabs>
    </w:pPr>
    <w:rPr>
      <w:sz w:val="24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B15CC2"/>
    <w:rPr>
      <w:sz w:val="24"/>
    </w:rPr>
  </w:style>
  <w:style w:type="paragraph" w:styleId="BodyText">
    <w:name w:val="Body Text"/>
    <w:basedOn w:val="Normal"/>
    <w:link w:val="BodyTextChar"/>
    <w:uiPriority w:val="99"/>
    <w:rsid w:val="00931234"/>
    <w:pPr>
      <w:spacing w:after="120"/>
    </w:pPr>
    <w:rPr>
      <w:sz w:val="24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B15CC2"/>
    <w:rPr>
      <w:sz w:val="24"/>
    </w:rPr>
  </w:style>
  <w:style w:type="paragraph" w:styleId="Header">
    <w:name w:val="header"/>
    <w:basedOn w:val="Normal"/>
    <w:link w:val="HeaderChar"/>
    <w:uiPriority w:val="99"/>
    <w:rsid w:val="002957F2"/>
    <w:pPr>
      <w:tabs>
        <w:tab w:val="center" w:pos="4677"/>
        <w:tab w:val="right" w:pos="9355"/>
      </w:tabs>
    </w:pPr>
    <w:rPr>
      <w:sz w:val="24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B15CC2"/>
    <w:rPr>
      <w:sz w:val="24"/>
    </w:rPr>
  </w:style>
  <w:style w:type="character" w:styleId="PageNumber">
    <w:name w:val="page number"/>
    <w:basedOn w:val="DefaultParagraphFont"/>
    <w:uiPriority w:val="99"/>
    <w:rsid w:val="002957F2"/>
    <w:rPr>
      <w:rFonts w:cs="Times New Roman"/>
    </w:rPr>
  </w:style>
  <w:style w:type="paragraph" w:customStyle="1" w:styleId="a">
    <w:name w:val="Знак Знак Знак Знак Знак Знак"/>
    <w:basedOn w:val="Normal"/>
    <w:autoRedefine/>
    <w:uiPriority w:val="99"/>
    <w:rsid w:val="00264669"/>
    <w:pPr>
      <w:spacing w:after="160" w:line="240" w:lineRule="exact"/>
    </w:pPr>
    <w:rPr>
      <w:rFonts w:ascii="Verdana" w:eastAsia="MS Mincho" w:hAnsi="Verdana"/>
      <w:sz w:val="20"/>
      <w:szCs w:val="20"/>
      <w:lang w:val="en-US" w:eastAsia="en-US"/>
    </w:rPr>
  </w:style>
  <w:style w:type="character" w:customStyle="1" w:styleId="a0">
    <w:name w:val="Знак Знак"/>
    <w:uiPriority w:val="99"/>
    <w:locked/>
    <w:rsid w:val="00AE3F73"/>
    <w:rPr>
      <w:sz w:val="24"/>
      <w:lang w:val="uk-UA" w:eastAsia="ru-RU"/>
    </w:rPr>
  </w:style>
  <w:style w:type="paragraph" w:customStyle="1" w:styleId="a1">
    <w:name w:val="Стиль"/>
    <w:basedOn w:val="Normal"/>
    <w:autoRedefine/>
    <w:uiPriority w:val="99"/>
    <w:rsid w:val="00945EDB"/>
    <w:pPr>
      <w:spacing w:after="160" w:line="240" w:lineRule="exact"/>
    </w:pPr>
    <w:rPr>
      <w:rFonts w:ascii="Verdana" w:eastAsia="MS Mincho" w:hAnsi="Verdana"/>
      <w:sz w:val="20"/>
      <w:szCs w:val="20"/>
      <w:lang w:val="en-US" w:eastAsia="en-US"/>
    </w:rPr>
  </w:style>
  <w:style w:type="paragraph" w:customStyle="1" w:styleId="a2">
    <w:name w:val="Знак"/>
    <w:basedOn w:val="Normal"/>
    <w:autoRedefine/>
    <w:uiPriority w:val="99"/>
    <w:rsid w:val="005F7BE0"/>
    <w:pPr>
      <w:spacing w:after="160" w:line="240" w:lineRule="exact"/>
    </w:pPr>
    <w:rPr>
      <w:rFonts w:ascii="Verdana" w:eastAsia="MS Mincho" w:hAnsi="Verdana"/>
      <w:sz w:val="20"/>
      <w:szCs w:val="20"/>
      <w:lang w:val="en-US" w:eastAsia="en-US"/>
    </w:rPr>
  </w:style>
  <w:style w:type="paragraph" w:styleId="BodyTextIndent3">
    <w:name w:val="Body Text Indent 3"/>
    <w:basedOn w:val="Normal"/>
    <w:link w:val="BodyTextIndent3Char"/>
    <w:uiPriority w:val="99"/>
    <w:rsid w:val="002F60D9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sid w:val="00B15CC2"/>
    <w:rPr>
      <w:sz w:val="16"/>
    </w:rPr>
  </w:style>
  <w:style w:type="table" w:styleId="TableGrid">
    <w:name w:val="Table Grid"/>
    <w:basedOn w:val="TableNormal"/>
    <w:uiPriority w:val="99"/>
    <w:rsid w:val="00202C6E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Preformatted">
    <w:name w:val="HTML Preformatted"/>
    <w:basedOn w:val="Normal"/>
    <w:link w:val="HTMLPreformattedChar"/>
    <w:uiPriority w:val="99"/>
    <w:rsid w:val="00CC0F4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locked/>
    <w:rsid w:val="00B15CC2"/>
    <w:rPr>
      <w:rFonts w:ascii="Courier New" w:hAnsi="Courier New"/>
      <w:sz w:val="20"/>
    </w:rPr>
  </w:style>
  <w:style w:type="paragraph" w:customStyle="1" w:styleId="a3">
    <w:name w:val="Знак Знак Знак Знак Знак Знак Знак Знак Знак Знак Знак Знак Знак Знак Знак Знак Знак Знак"/>
    <w:basedOn w:val="Normal"/>
    <w:uiPriority w:val="99"/>
    <w:rsid w:val="00F924C9"/>
    <w:rPr>
      <w:rFonts w:ascii="Verdana" w:hAnsi="Verdana" w:cs="Verdana"/>
      <w:sz w:val="20"/>
      <w:szCs w:val="20"/>
      <w:lang w:val="en-US" w:eastAsia="en-US"/>
    </w:rPr>
  </w:style>
  <w:style w:type="paragraph" w:styleId="NormalWeb">
    <w:name w:val="Normal (Web)"/>
    <w:basedOn w:val="Normal"/>
    <w:uiPriority w:val="99"/>
    <w:semiHidden/>
    <w:rsid w:val="00831E0D"/>
    <w:pPr>
      <w:spacing w:before="100" w:beforeAutospacing="1" w:after="100" w:afterAutospacing="1"/>
    </w:pPr>
    <w:rPr>
      <w:sz w:val="24"/>
      <w:lang w:val="uk-UA" w:eastAsia="uk-UA"/>
    </w:rPr>
  </w:style>
  <w:style w:type="paragraph" w:styleId="ListParagraph">
    <w:name w:val="List Paragraph"/>
    <w:basedOn w:val="Normal"/>
    <w:uiPriority w:val="99"/>
    <w:qFormat/>
    <w:rsid w:val="007F16A7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26360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6360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6360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636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6360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636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2636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26361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6361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6361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6361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636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2636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619</TotalTime>
  <Pages>3</Pages>
  <Words>446</Words>
  <Characters>2543</Characters>
  <Application>Microsoft Office Outlook</Application>
  <DocSecurity>0</DocSecurity>
  <Lines>0</Lines>
  <Paragraphs>0</Paragraphs>
  <ScaleCrop>false</ScaleCrop>
  <Company>Reanimator Extreme Edition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**</dc:creator>
  <cp:keywords/>
  <dc:description/>
  <cp:lastModifiedBy>Galya</cp:lastModifiedBy>
  <cp:revision>45</cp:revision>
  <cp:lastPrinted>2020-07-30T12:34:00Z</cp:lastPrinted>
  <dcterms:created xsi:type="dcterms:W3CDTF">2019-10-21T13:08:00Z</dcterms:created>
  <dcterms:modified xsi:type="dcterms:W3CDTF">2020-07-30T13:08:00Z</dcterms:modified>
</cp:coreProperties>
</file>