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DC" w:rsidRPr="00914710" w:rsidRDefault="00BA6FDC" w:rsidP="00914710">
      <w:pPr>
        <w:spacing w:after="12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93418C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45pt;height:51pt;visibility:visible">
            <v:imagedata r:id="rId7" o:title=""/>
          </v:shape>
        </w:pic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t>УКРА</w:t>
      </w:r>
      <w:r>
        <w:rPr>
          <w:rFonts w:ascii="Times New Roman" w:hAnsi="Times New Roman"/>
          <w:b/>
          <w:noProof/>
          <w:sz w:val="24"/>
          <w:szCs w:val="24"/>
          <w:lang w:val="uk-UA" w:eastAsia="ru-RU"/>
        </w:rPr>
        <w:t>Ї</w:t>
      </w:r>
      <w:r w:rsidRPr="00914710">
        <w:rPr>
          <w:rFonts w:ascii="Times New Roman" w:hAnsi="Times New Roman"/>
          <w:b/>
          <w:noProof/>
          <w:sz w:val="24"/>
          <w:szCs w:val="24"/>
          <w:lang w:eastAsia="ru-RU"/>
        </w:rPr>
        <w:t>НА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14710">
        <w:rPr>
          <w:rFonts w:ascii="Times New Roman" w:hAnsi="Times New Roman"/>
          <w:b/>
          <w:sz w:val="28"/>
          <w:szCs w:val="28"/>
          <w:lang w:eastAsia="ru-RU"/>
        </w:rPr>
        <w:t>ВАЛКІВСЬКА РАЙОННА ДЕРЖАВНА АДМІНІСТРАЦІЯ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14710">
        <w:rPr>
          <w:rFonts w:ascii="Times New Roman" w:hAnsi="Times New Roman"/>
          <w:b/>
          <w:sz w:val="28"/>
          <w:szCs w:val="28"/>
          <w:lang w:eastAsia="ru-RU"/>
        </w:rPr>
        <w:t xml:space="preserve">ВІДДІЛ ОСВІТИ 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A6FDC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eastAsia="ru-RU"/>
        </w:rPr>
        <w:t>НАКАЗ</w:t>
      </w:r>
    </w:p>
    <w:p w:rsidR="00BA6FDC" w:rsidRPr="008A2136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A6FDC" w:rsidRPr="00EE055D" w:rsidRDefault="00BA6FDC" w:rsidP="00914710">
      <w:pPr>
        <w:keepNext/>
        <w:spacing w:after="0" w:line="240" w:lineRule="auto"/>
        <w:ind w:right="-82"/>
        <w:jc w:val="both"/>
        <w:outlineLvl w:val="0"/>
        <w:rPr>
          <w:rFonts w:ascii="Times New Roman" w:hAnsi="Times New Roman"/>
          <w:b/>
          <w:bCs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21</w:t>
      </w:r>
      <w:r w:rsidRPr="005941A0">
        <w:rPr>
          <w:rFonts w:ascii="Times New Roman" w:hAnsi="Times New Roman"/>
          <w:b/>
          <w:bCs/>
          <w:sz w:val="28"/>
          <w:szCs w:val="24"/>
          <w:lang w:eastAsia="ru-RU"/>
        </w:rPr>
        <w:t>.0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>3</w:t>
      </w:r>
      <w:r w:rsidRPr="005941A0">
        <w:rPr>
          <w:rFonts w:ascii="Times New Roman" w:hAnsi="Times New Roman"/>
          <w:b/>
          <w:bCs/>
          <w:sz w:val="28"/>
          <w:szCs w:val="24"/>
          <w:lang w:eastAsia="ru-RU"/>
        </w:rPr>
        <w:t>.201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>9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  <w:t xml:space="preserve">        </w:t>
      </w:r>
      <w:r w:rsidRPr="00914710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       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  В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>алки</w:t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</w:r>
      <w:r w:rsidRPr="00914710">
        <w:rPr>
          <w:rFonts w:ascii="Times New Roman" w:hAnsi="Times New Roman"/>
          <w:b/>
          <w:bCs/>
          <w:sz w:val="28"/>
          <w:szCs w:val="24"/>
          <w:lang w:val="uk-UA" w:eastAsia="ru-RU"/>
        </w:rPr>
        <w:tab/>
        <w:t xml:space="preserve">                   </w:t>
      </w:r>
      <w:r w:rsidRPr="00914710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     </w:t>
      </w:r>
      <w:r w:rsidRPr="00914710"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        </w:t>
      </w:r>
      <w:r w:rsidRPr="005941A0">
        <w:rPr>
          <w:rFonts w:ascii="Times New Roman" w:hAnsi="Times New Roman"/>
          <w:b/>
          <w:bCs/>
          <w:sz w:val="28"/>
          <w:szCs w:val="24"/>
          <w:lang w:val="uk-UA" w:eastAsia="ru-RU"/>
        </w:rPr>
        <w:t xml:space="preserve">№ 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>43</w:t>
      </w: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color w:val="FFCC00"/>
          <w:sz w:val="28"/>
          <w:szCs w:val="28"/>
          <w:lang w:val="uk-UA" w:eastAsia="ru-RU"/>
        </w:rPr>
      </w:pPr>
    </w:p>
    <w:p w:rsidR="00BA6FDC" w:rsidRDefault="00BA6FDC" w:rsidP="00202DCD">
      <w:pPr>
        <w:shd w:val="clear" w:color="auto" w:fill="FFFFFF"/>
        <w:spacing w:after="0" w:line="240" w:lineRule="auto"/>
        <w:ind w:left="10" w:right="4495"/>
        <w:rPr>
          <w:rFonts w:ascii="Times New Roman" w:hAnsi="Times New Roman"/>
          <w:sz w:val="24"/>
          <w:szCs w:val="24"/>
          <w:lang w:val="uk-UA" w:eastAsia="ru-RU"/>
        </w:rPr>
      </w:pPr>
      <w:r w:rsidRPr="00914710">
        <w:rPr>
          <w:rFonts w:ascii="Times New Roman" w:hAnsi="Times New Roman"/>
          <w:b/>
          <w:color w:val="000000"/>
          <w:spacing w:val="-2"/>
          <w:sz w:val="28"/>
          <w:szCs w:val="28"/>
          <w:lang w:val="uk-UA" w:eastAsia="ru-RU"/>
        </w:rPr>
        <w:t xml:space="preserve">Про проведення щорічної </w:t>
      </w:r>
      <w:r>
        <w:rPr>
          <w:rFonts w:ascii="Times New Roman" w:hAnsi="Times New Roman"/>
          <w:b/>
          <w:color w:val="000000"/>
          <w:spacing w:val="-2"/>
          <w:sz w:val="28"/>
          <w:szCs w:val="28"/>
          <w:lang w:val="uk-UA" w:eastAsia="ru-RU"/>
        </w:rPr>
        <w:t>В</w:t>
      </w:r>
      <w:r w:rsidRPr="00914710">
        <w:rPr>
          <w:rFonts w:ascii="Times New Roman" w:hAnsi="Times New Roman"/>
          <w:b/>
          <w:color w:val="000000"/>
          <w:spacing w:val="-3"/>
          <w:sz w:val="28"/>
          <w:szCs w:val="28"/>
          <w:lang w:val="uk-UA" w:eastAsia="ru-RU"/>
        </w:rPr>
        <w:t xml:space="preserve">сеукраїнської акції  </w:t>
      </w:r>
      <w:r w:rsidRPr="00914710">
        <w:rPr>
          <w:rFonts w:ascii="Times New Roman" w:hAnsi="Times New Roman"/>
          <w:b/>
          <w:color w:val="000000"/>
          <w:spacing w:val="-2"/>
          <w:sz w:val="28"/>
          <w:szCs w:val="28"/>
          <w:lang w:val="uk-UA" w:eastAsia="ru-RU"/>
        </w:rPr>
        <w:t>«За чисте довкілля»</w:t>
      </w:r>
      <w:r>
        <w:rPr>
          <w:rFonts w:ascii="Times New Roman" w:hAnsi="Times New Roman"/>
          <w:b/>
          <w:color w:val="000000"/>
          <w:spacing w:val="-2"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b/>
          <w:color w:val="000000"/>
          <w:spacing w:val="-3"/>
          <w:sz w:val="28"/>
          <w:szCs w:val="28"/>
          <w:lang w:val="uk-UA" w:eastAsia="ru-RU"/>
        </w:rPr>
        <w:t xml:space="preserve">та дня благоустрою </w:t>
      </w:r>
    </w:p>
    <w:p w:rsidR="00BA6FDC" w:rsidRPr="00914710" w:rsidRDefault="00BA6FDC" w:rsidP="0091471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BA6FDC" w:rsidRDefault="00BA6FDC" w:rsidP="009147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На виконання розпорядження голови Харківської обласно</w:t>
      </w:r>
      <w:r>
        <w:rPr>
          <w:rFonts w:ascii="Times New Roman" w:hAnsi="Times New Roman"/>
          <w:sz w:val="28"/>
          <w:szCs w:val="28"/>
          <w:lang w:val="uk-UA" w:eastAsia="ru-RU"/>
        </w:rPr>
        <w:t>ї державної адміністрації від 11.03.2016 № 75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«Про проведення в Харківській області щорічної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сеукраїнської акції «За чисте довкілля» та дня благоустрою», листа Департаменту науки і освіти Харківської обласно</w:t>
      </w:r>
      <w:r>
        <w:rPr>
          <w:rFonts w:ascii="Times New Roman" w:hAnsi="Times New Roman"/>
          <w:sz w:val="28"/>
          <w:szCs w:val="28"/>
          <w:lang w:val="uk-UA" w:eastAsia="ru-RU"/>
        </w:rPr>
        <w:t>ї державної адміністрації від 21.03.2019 № 01-32/1399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«Про проведення </w:t>
      </w:r>
      <w:r>
        <w:rPr>
          <w:rFonts w:ascii="Times New Roman" w:hAnsi="Times New Roman"/>
          <w:sz w:val="28"/>
          <w:szCs w:val="28"/>
          <w:lang w:val="uk-UA" w:eastAsia="ru-RU"/>
        </w:rPr>
        <w:t>20 квітня 2019 року дня благоустрою території населених пунктів»,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 метою забезпечення належного санітарного стану та благоустрою територій навчальних закладів району та закріплених за ними ділянок </w:t>
      </w:r>
    </w:p>
    <w:p w:rsidR="00BA6FDC" w:rsidRPr="00FD2E57" w:rsidRDefault="00BA6FDC" w:rsidP="00914710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  <w:lang w:val="uk-UA" w:eastAsia="ru-RU"/>
        </w:rPr>
      </w:pPr>
    </w:p>
    <w:p w:rsidR="00BA6FDC" w:rsidRPr="00914710" w:rsidRDefault="00BA6FDC" w:rsidP="00914710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-2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color w:val="000000"/>
          <w:spacing w:val="-2"/>
          <w:sz w:val="28"/>
          <w:szCs w:val="28"/>
          <w:lang w:val="uk-UA" w:eastAsia="ru-RU"/>
        </w:rPr>
        <w:t>НАКАЗУЮ:</w:t>
      </w:r>
    </w:p>
    <w:p w:rsidR="00BA6FDC" w:rsidRPr="00914710" w:rsidRDefault="00BA6FDC" w:rsidP="00FD2E57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Взяти участь у проведенні щорічної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сеукраїнської акції «За чис</w:t>
      </w:r>
      <w:r>
        <w:rPr>
          <w:rFonts w:ascii="Times New Roman" w:hAnsi="Times New Roman"/>
          <w:sz w:val="28"/>
          <w:szCs w:val="28"/>
          <w:lang w:val="uk-UA" w:eastAsia="ru-RU"/>
        </w:rPr>
        <w:t>те довкілля» та дня благоустрою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(далі – акція).</w:t>
      </w:r>
    </w:p>
    <w:p w:rsidR="00BA6FDC" w:rsidRPr="00914710" w:rsidRDefault="00BA6FDC" w:rsidP="00914710">
      <w:pPr>
        <w:tabs>
          <w:tab w:val="num" w:pos="-142"/>
          <w:tab w:val="num" w:pos="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21.03.2019 по 30.05.2019</w:t>
      </w:r>
    </w:p>
    <w:p w:rsidR="00BA6FDC" w:rsidRPr="00914710" w:rsidRDefault="00BA6FDC" w:rsidP="00FD2E57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Затвердити план заходів відділу освіти </w:t>
      </w:r>
      <w:r>
        <w:rPr>
          <w:rFonts w:ascii="Times New Roman" w:hAnsi="Times New Roman"/>
          <w:sz w:val="28"/>
          <w:szCs w:val="28"/>
          <w:lang w:val="uk-UA" w:eastAsia="ru-RU"/>
        </w:rPr>
        <w:t>Валківської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районної державної адміністрації щодо проведення щорічної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сеукраїнської акції «За чи</w:t>
      </w:r>
      <w:r>
        <w:rPr>
          <w:rFonts w:ascii="Times New Roman" w:hAnsi="Times New Roman"/>
          <w:sz w:val="28"/>
          <w:szCs w:val="28"/>
          <w:lang w:val="uk-UA" w:eastAsia="ru-RU"/>
        </w:rPr>
        <w:t>сте довкілля» у 2019 році (додає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ться).</w:t>
      </w:r>
    </w:p>
    <w:p w:rsidR="00BA6FDC" w:rsidRPr="00914710" w:rsidRDefault="00BA6FDC" w:rsidP="00FD2E57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Призначити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начальника господарчої групи відділу освіти (Стеценко Є.В.)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відповідальним за координацію роботи щодо участі працівників відділу освіти,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працівників та учнів навчальних закладів району в акції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BA6FDC" w:rsidRPr="00914710" w:rsidRDefault="00BA6FDC" w:rsidP="005B1C4C">
      <w:pPr>
        <w:tabs>
          <w:tab w:val="num" w:pos="720"/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4.</w:t>
      </w:r>
      <w:r w:rsidRPr="008A213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Начальнику господарчої групи відділу освіти (Стеценко Є.В.)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 звітування із зазначеного пи</w:t>
      </w:r>
      <w:r>
        <w:rPr>
          <w:rFonts w:ascii="Times New Roman" w:hAnsi="Times New Roman"/>
          <w:sz w:val="28"/>
          <w:szCs w:val="28"/>
          <w:lang w:val="uk-UA" w:eastAsia="ru-RU"/>
        </w:rPr>
        <w:t>тання до Департаменту освіти і науки Харківської обласної державної адміністрації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BA6FDC" w:rsidRPr="00914710" w:rsidRDefault="00BA6FDC" w:rsidP="00914710">
      <w:pPr>
        <w:tabs>
          <w:tab w:val="num" w:pos="-142"/>
          <w:tab w:val="num" w:pos="0"/>
          <w:tab w:val="left" w:pos="993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  <w:t xml:space="preserve">У встановлені терміни </w:t>
      </w:r>
    </w:p>
    <w:p w:rsidR="00BA6FDC" w:rsidRPr="005B1C4C" w:rsidRDefault="00BA6FDC" w:rsidP="005B1C4C">
      <w:pPr>
        <w:pStyle w:val="BodyTextIndent3"/>
        <w:spacing w:line="360" w:lineRule="auto"/>
        <w:ind w:firstLine="0"/>
      </w:pPr>
      <w:r>
        <w:rPr>
          <w:szCs w:val="28"/>
        </w:rPr>
        <w:t xml:space="preserve">5. </w:t>
      </w:r>
      <w:r w:rsidRPr="00914710">
        <w:rPr>
          <w:szCs w:val="28"/>
        </w:rPr>
        <w:t xml:space="preserve"> </w:t>
      </w:r>
      <w:r>
        <w:rPr>
          <w:szCs w:val="28"/>
        </w:rPr>
        <w:t>Інженеру</w:t>
      </w:r>
      <w:r>
        <w:t xml:space="preserve">  служби  охорони праці відділу освіти районної державної адміністрації</w:t>
      </w:r>
      <w:r w:rsidRPr="00914710">
        <w:rPr>
          <w:color w:val="000000"/>
          <w:spacing w:val="-1"/>
          <w:szCs w:val="28"/>
        </w:rPr>
        <w:t xml:space="preserve"> </w:t>
      </w:r>
      <w:r>
        <w:rPr>
          <w:color w:val="000000"/>
          <w:spacing w:val="-1"/>
          <w:szCs w:val="28"/>
        </w:rPr>
        <w:t>(Молодець Т.В.)</w:t>
      </w:r>
      <w:r w:rsidRPr="00914710">
        <w:rPr>
          <w:color w:val="000000"/>
          <w:spacing w:val="-1"/>
          <w:szCs w:val="28"/>
        </w:rPr>
        <w:t xml:space="preserve"> </w:t>
      </w:r>
      <w:r w:rsidRPr="00914710">
        <w:rPr>
          <w:szCs w:val="28"/>
        </w:rPr>
        <w:t xml:space="preserve"> організувати проведення інструктажів з охорони праці з працівниками відділу освіти - учасниками акції.</w:t>
      </w:r>
    </w:p>
    <w:p w:rsidR="00BA6FDC" w:rsidRPr="00914710" w:rsidRDefault="00BA6FDC" w:rsidP="005B1C4C">
      <w:pPr>
        <w:tabs>
          <w:tab w:val="num" w:pos="-142"/>
          <w:tab w:val="num" w:pos="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Перед початком робіт </w:t>
      </w:r>
    </w:p>
    <w:p w:rsidR="00BA6FDC" w:rsidRPr="00914710" w:rsidRDefault="00BA6FDC" w:rsidP="00914710">
      <w:pPr>
        <w:tabs>
          <w:tab w:val="num" w:pos="-142"/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6. Покласти на керівників навчальних закладів відповідальність за організацію та проведення заходів з благоустрою у рамках проведення акції на підпорядкованих та прилеглих територіях.</w:t>
      </w:r>
    </w:p>
    <w:p w:rsidR="00BA6FDC" w:rsidRPr="00914710" w:rsidRDefault="00BA6FDC" w:rsidP="00914710">
      <w:pPr>
        <w:tabs>
          <w:tab w:val="num" w:pos="-142"/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 Керівникам навчальних закладів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району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BA6FDC" w:rsidRPr="00914710" w:rsidRDefault="00BA6FDC" w:rsidP="00914710">
      <w:pPr>
        <w:tabs>
          <w:tab w:val="num" w:pos="-142"/>
          <w:tab w:val="num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Затвердити заходи щодо участі в акції.</w:t>
      </w:r>
    </w:p>
    <w:p w:rsidR="00BA6FDC" w:rsidRPr="00914710" w:rsidRDefault="00BA6FDC" w:rsidP="00914710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До 26.03.2019</w:t>
      </w:r>
    </w:p>
    <w:p w:rsidR="00BA6FDC" w:rsidRDefault="00BA6FDC" w:rsidP="00914710">
      <w:pPr>
        <w:tabs>
          <w:tab w:val="num" w:pos="142"/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7.2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Призначи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відповідальних за організацію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робіт з благоустрою у рамках проведення акції. </w:t>
      </w:r>
    </w:p>
    <w:p w:rsidR="00BA6FDC" w:rsidRPr="00914710" w:rsidRDefault="00BA6FDC" w:rsidP="00886622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До 26.03.2019</w:t>
      </w:r>
    </w:p>
    <w:p w:rsidR="00BA6FDC" w:rsidRPr="00914710" w:rsidRDefault="00BA6FDC" w:rsidP="00914710">
      <w:pPr>
        <w:tabs>
          <w:tab w:val="num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7.3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Організувати роз’яснювальну роботу серед працівників, учнів та батьків щодо необхідності проведення робіт </w:t>
      </w:r>
      <w:r>
        <w:rPr>
          <w:rFonts w:ascii="Times New Roman" w:hAnsi="Times New Roman"/>
          <w:sz w:val="28"/>
          <w:szCs w:val="28"/>
          <w:lang w:val="uk-UA" w:eastAsia="ru-RU"/>
        </w:rPr>
        <w:t>з поліпшення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санітарно-екологічного стану території району.</w:t>
      </w:r>
    </w:p>
    <w:p w:rsidR="00BA6FDC" w:rsidRPr="00914710" w:rsidRDefault="00BA6FDC" w:rsidP="00914710">
      <w:pPr>
        <w:tabs>
          <w:tab w:val="num" w:pos="142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Упродовж дії акції</w:t>
      </w:r>
    </w:p>
    <w:p w:rsidR="00BA6FDC" w:rsidRPr="00914710" w:rsidRDefault="00BA6FDC" w:rsidP="00914710">
      <w:pPr>
        <w:tabs>
          <w:tab w:val="num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7.4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Провести цільові інструктажі з охорони праці з працівниками та з техніки безпеки з учнями, які приймають участь в акції.</w:t>
      </w:r>
    </w:p>
    <w:p w:rsidR="00BA6FDC" w:rsidRPr="00914710" w:rsidRDefault="00BA6FDC" w:rsidP="00914710">
      <w:pPr>
        <w:tabs>
          <w:tab w:val="num" w:pos="142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До початку проведення робіт</w:t>
      </w:r>
    </w:p>
    <w:p w:rsidR="00BA6FDC" w:rsidRPr="00914710" w:rsidRDefault="00BA6FDC" w:rsidP="00F412D5">
      <w:pPr>
        <w:tabs>
          <w:tab w:val="num" w:pos="142"/>
          <w:tab w:val="left" w:pos="1276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7.5.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Надати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відділу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освіти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>план заходів щодо участі в акції.</w:t>
      </w:r>
    </w:p>
    <w:p w:rsidR="00BA6FDC" w:rsidRPr="00914710" w:rsidRDefault="00BA6FDC" w:rsidP="00914710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>26.03.2019</w:t>
      </w:r>
    </w:p>
    <w:p w:rsidR="00BA6FDC" w:rsidRPr="00914710" w:rsidRDefault="00BA6FDC" w:rsidP="00914710">
      <w:pPr>
        <w:tabs>
          <w:tab w:val="num" w:pos="142"/>
          <w:tab w:val="left" w:pos="595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7.6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 своєчасне надання звітів до відділу освіти з питань участі у акції.</w:t>
      </w:r>
    </w:p>
    <w:p w:rsidR="00BA6FDC" w:rsidRPr="00914710" w:rsidRDefault="00BA6FDC" w:rsidP="00914710">
      <w:pPr>
        <w:tabs>
          <w:tab w:val="num" w:pos="142"/>
          <w:tab w:val="left" w:pos="5954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ab/>
      </w:r>
      <w:r w:rsidRPr="00914710">
        <w:rPr>
          <w:rFonts w:ascii="Times New Roman" w:hAnsi="Times New Roman"/>
          <w:sz w:val="28"/>
          <w:szCs w:val="28"/>
          <w:lang w:val="uk-UA" w:eastAsia="ru-RU"/>
        </w:rPr>
        <w:tab/>
        <w:t xml:space="preserve">За вимогою </w:t>
      </w:r>
    </w:p>
    <w:p w:rsidR="00BA6FDC" w:rsidRPr="00914710" w:rsidRDefault="00BA6FDC" w:rsidP="00914710">
      <w:pPr>
        <w:tabs>
          <w:tab w:val="num" w:pos="14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sz w:val="28"/>
          <w:szCs w:val="28"/>
          <w:lang w:val="uk-UA" w:eastAsia="ru-RU"/>
        </w:rPr>
        <w:t>8. Контроль за виконанням даного наказу залишаю за собою.</w:t>
      </w:r>
    </w:p>
    <w:p w:rsidR="00BA6FDC" w:rsidRDefault="00BA6FDC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A6FDC" w:rsidRDefault="00BA6FDC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A6FDC" w:rsidRDefault="00BA6FDC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Начальник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BA6FDC" w:rsidRDefault="00BA6FDC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в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ідділу освіти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В. НОВОСЕЛ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BA6FDC" w:rsidRDefault="00BA6FDC" w:rsidP="00914710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A6FDC" w:rsidRDefault="00BA6FDC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8"/>
          <w:lang w:val="uk-UA" w:eastAsia="ru-RU"/>
        </w:rPr>
        <w:t>Стеценко, 5 12 57</w:t>
      </w:r>
      <w:r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</w:t>
      </w:r>
    </w:p>
    <w:p w:rsidR="00BA6FDC" w:rsidRDefault="00BA6FDC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                                                            </w:t>
      </w:r>
    </w:p>
    <w:p w:rsidR="00BA6FDC" w:rsidRDefault="00BA6FDC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</w:p>
    <w:p w:rsidR="00BA6FDC" w:rsidRDefault="00BA6FDC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</w:t>
      </w:r>
    </w:p>
    <w:p w:rsidR="00BA6FDC" w:rsidRPr="00914710" w:rsidRDefault="00BA6FDC" w:rsidP="00AC41F4">
      <w:pPr>
        <w:shd w:val="clear" w:color="auto" w:fill="FFFFFF"/>
        <w:tabs>
          <w:tab w:val="left" w:pos="264"/>
        </w:tabs>
        <w:spacing w:after="0" w:line="240" w:lineRule="auto"/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                                                                                    </w:t>
      </w:r>
      <w:r w:rsidRPr="00914710"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>Додаток</w:t>
      </w:r>
    </w:p>
    <w:p w:rsidR="00BA6FDC" w:rsidRDefault="00BA6FDC" w:rsidP="00914710">
      <w:pPr>
        <w:shd w:val="clear" w:color="auto" w:fill="FFFFFF"/>
        <w:spacing w:after="0" w:line="317" w:lineRule="exact"/>
        <w:ind w:left="5770"/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color w:val="000000"/>
          <w:spacing w:val="-3"/>
          <w:w w:val="102"/>
          <w:sz w:val="28"/>
          <w:szCs w:val="28"/>
          <w:lang w:val="uk-UA" w:eastAsia="ru-RU"/>
        </w:rPr>
        <w:t xml:space="preserve">до наказу відділу освіти Валківської </w:t>
      </w:r>
      <w:r w:rsidRPr="00914710"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  <w:t xml:space="preserve">районної </w:t>
      </w:r>
    </w:p>
    <w:p w:rsidR="00BA6FDC" w:rsidRPr="00914710" w:rsidRDefault="00BA6FDC" w:rsidP="00914710">
      <w:pPr>
        <w:shd w:val="clear" w:color="auto" w:fill="FFFFFF"/>
        <w:spacing w:after="0" w:line="317" w:lineRule="exact"/>
        <w:ind w:left="5770"/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color w:val="000000"/>
          <w:spacing w:val="-5"/>
          <w:w w:val="102"/>
          <w:sz w:val="28"/>
          <w:szCs w:val="28"/>
          <w:lang w:val="uk-UA" w:eastAsia="ru-RU"/>
        </w:rPr>
        <w:t xml:space="preserve">державної адміністрації </w:t>
      </w:r>
    </w:p>
    <w:p w:rsidR="00BA6FDC" w:rsidRDefault="00BA6FDC" w:rsidP="00BE5001">
      <w:pPr>
        <w:shd w:val="clear" w:color="auto" w:fill="FFFFFF"/>
        <w:spacing w:after="0" w:line="317" w:lineRule="exact"/>
        <w:ind w:left="5770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w w:val="102"/>
          <w:sz w:val="28"/>
          <w:szCs w:val="28"/>
          <w:lang w:val="uk-UA" w:eastAsia="ru-RU"/>
        </w:rPr>
        <w:t>від 21.03.2019 № 43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>План заходів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відділу освіти Валківської районної державної адміністрації 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>щод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о участі у проведенні щорічної В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>сеукраїнської акції «З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а чисте довкілля»</w:t>
      </w:r>
      <w:r w:rsidRPr="00914710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914710">
        <w:rPr>
          <w:rFonts w:ascii="Times New Roman" w:hAnsi="Times New Roman"/>
          <w:b/>
          <w:sz w:val="28"/>
          <w:szCs w:val="28"/>
          <w:lang w:eastAsia="ru-RU"/>
        </w:rPr>
        <w:t>в 201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9</w:t>
      </w:r>
      <w:r w:rsidRPr="00914710">
        <w:rPr>
          <w:rFonts w:ascii="Times New Roman" w:hAnsi="Times New Roman"/>
          <w:b/>
          <w:sz w:val="28"/>
          <w:szCs w:val="28"/>
          <w:lang w:eastAsia="ru-RU"/>
        </w:rPr>
        <w:t>році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3940"/>
        <w:gridCol w:w="3397"/>
        <w:gridCol w:w="1983"/>
      </w:tblGrid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Відповідальні</w:t>
            </w:r>
          </w:p>
        </w:tc>
        <w:tc>
          <w:tcPr>
            <w:tcW w:w="1983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Терміни виконання</w:t>
            </w:r>
          </w:p>
        </w:tc>
      </w:tr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Провести прибирання закріплених за навчальними закладами ділянок у населених пунктах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 навчальних закладів</w:t>
            </w:r>
          </w:p>
        </w:tc>
        <w:tc>
          <w:tcPr>
            <w:tcW w:w="1983" w:type="dxa"/>
          </w:tcPr>
          <w:p w:rsidR="00BA6FDC" w:rsidRPr="00062BD1" w:rsidRDefault="00BA6FDC" w:rsidP="00062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9 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30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5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2019</w:t>
            </w:r>
          </w:p>
        </w:tc>
      </w:tr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Провести День Благоустрою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r w:rsidRPr="00660E8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господарчої </w:t>
            </w:r>
            <w:r w:rsidRPr="00914710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групи 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відділу освіти, керівники навчальних закладів</w:t>
            </w:r>
          </w:p>
        </w:tc>
        <w:tc>
          <w:tcPr>
            <w:tcW w:w="1983" w:type="dxa"/>
          </w:tcPr>
          <w:p w:rsidR="00BA6FDC" w:rsidRPr="00C03B0C" w:rsidRDefault="00BA6FDC" w:rsidP="00062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0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 w:rsidRPr="00914710"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</w:p>
        </w:tc>
      </w:tr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Провести прибирання та благоустрій земельних ділянок  навчальних закладів після зимового періоду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 навчальних закладів</w:t>
            </w:r>
          </w:p>
        </w:tc>
        <w:tc>
          <w:tcPr>
            <w:tcW w:w="1983" w:type="dxa"/>
          </w:tcPr>
          <w:p w:rsidR="00BA6FDC" w:rsidRPr="00C03B0C" w:rsidRDefault="00BA6FDC" w:rsidP="00062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20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</w:p>
        </w:tc>
      </w:tr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Вивезти зібране під час  прибирання та благоустрою закріплених територій сміття у спеціально відведені місця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 навчальних закладів</w:t>
            </w:r>
          </w:p>
        </w:tc>
        <w:tc>
          <w:tcPr>
            <w:tcW w:w="1983" w:type="dxa"/>
          </w:tcPr>
          <w:p w:rsidR="00BA6FDC" w:rsidRPr="00C03B0C" w:rsidRDefault="00BA6FDC" w:rsidP="00062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20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</w:p>
        </w:tc>
      </w:tr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Провести висадку дерев та кущів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 навчальних закладів</w:t>
            </w:r>
          </w:p>
        </w:tc>
        <w:tc>
          <w:tcPr>
            <w:tcW w:w="1983" w:type="dxa"/>
          </w:tcPr>
          <w:p w:rsidR="00BA6FDC" w:rsidRPr="00C03B0C" w:rsidRDefault="00BA6FDC" w:rsidP="00062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20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</w:p>
        </w:tc>
      </w:tr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Упорядкувати газони та квітники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 навчальних закладів</w:t>
            </w:r>
          </w:p>
        </w:tc>
        <w:tc>
          <w:tcPr>
            <w:tcW w:w="1983" w:type="dxa"/>
          </w:tcPr>
          <w:p w:rsidR="00BA6FDC" w:rsidRPr="008A2136" w:rsidRDefault="00BA6FDC" w:rsidP="00062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20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</w:p>
        </w:tc>
      </w:tr>
      <w:tr w:rsidR="00BA6FDC" w:rsidRPr="000D3EB0" w:rsidTr="009D2367">
        <w:tc>
          <w:tcPr>
            <w:tcW w:w="568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40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Упорядкувати дитячі та спортивні майданчики </w:t>
            </w:r>
          </w:p>
        </w:tc>
        <w:tc>
          <w:tcPr>
            <w:tcW w:w="3397" w:type="dxa"/>
          </w:tcPr>
          <w:p w:rsidR="00BA6FDC" w:rsidRPr="00914710" w:rsidRDefault="00BA6FDC" w:rsidP="009147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>Керівники навчальних закладів</w:t>
            </w:r>
          </w:p>
        </w:tc>
        <w:tc>
          <w:tcPr>
            <w:tcW w:w="1983" w:type="dxa"/>
          </w:tcPr>
          <w:p w:rsidR="00BA6FDC" w:rsidRPr="00914710" w:rsidRDefault="00BA6FDC" w:rsidP="00062B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>9</w:t>
            </w:r>
            <w:r w:rsidRPr="009147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A6FDC" w:rsidRPr="00914710" w:rsidRDefault="00BA6FDC" w:rsidP="00D4485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8"/>
          <w:lang w:val="uk-UA" w:eastAsia="ru-RU"/>
        </w:rPr>
        <w:t>Стеценко,  5 12 57</w:t>
      </w: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A6FDC" w:rsidRPr="00914710" w:rsidRDefault="00BA6FDC" w:rsidP="0091471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A6FDC" w:rsidRDefault="00BA6FDC">
      <w:pPr>
        <w:rPr>
          <w:lang w:val="uk-UA"/>
        </w:rPr>
      </w:pPr>
    </w:p>
    <w:p w:rsidR="00BA6FDC" w:rsidRDefault="00BA6FDC">
      <w:pPr>
        <w:rPr>
          <w:lang w:val="uk-UA"/>
        </w:rPr>
      </w:pPr>
    </w:p>
    <w:p w:rsidR="00BA6FDC" w:rsidRDefault="00BA6FDC">
      <w:pPr>
        <w:rPr>
          <w:lang w:val="uk-UA"/>
        </w:rPr>
      </w:pPr>
    </w:p>
    <w:p w:rsidR="00BA6FDC" w:rsidRDefault="00BA6FDC" w:rsidP="00E46C08">
      <w:pPr>
        <w:spacing w:after="0" w:line="240" w:lineRule="auto"/>
        <w:rPr>
          <w:rFonts w:ascii="Times New Roman" w:hAnsi="Times New Roman"/>
          <w:lang w:val="uk-UA"/>
        </w:rPr>
      </w:pPr>
    </w:p>
    <w:p w:rsidR="00BA6FDC" w:rsidRPr="00E46C08" w:rsidRDefault="00BA6FDC" w:rsidP="00E46C08">
      <w:pPr>
        <w:spacing w:after="0" w:line="240" w:lineRule="auto"/>
        <w:rPr>
          <w:rFonts w:ascii="Times New Roman" w:hAnsi="Times New Roman"/>
          <w:lang w:val="uk-UA"/>
        </w:rPr>
      </w:pPr>
    </w:p>
    <w:p w:rsidR="00BA6FDC" w:rsidRDefault="00BA6FDC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</w:p>
    <w:p w:rsidR="00BA6FDC" w:rsidRPr="00BE5001" w:rsidRDefault="00BA6FDC" w:rsidP="00E46C08">
      <w:pPr>
        <w:spacing w:after="0" w:line="240" w:lineRule="auto"/>
        <w:ind w:left="360" w:hanging="360"/>
        <w:jc w:val="both"/>
        <w:rPr>
          <w:rFonts w:ascii="Times New Roman" w:hAnsi="Times New Roman"/>
          <w:vanish/>
          <w:sz w:val="28"/>
          <w:lang w:val="uk-UA"/>
          <w:specVanish/>
        </w:rPr>
      </w:pPr>
      <w:r w:rsidRPr="008A2136">
        <w:rPr>
          <w:rFonts w:ascii="Times New Roman" w:hAnsi="Times New Roman"/>
          <w:sz w:val="28"/>
          <w:lang w:val="uk-UA"/>
        </w:rPr>
        <w:t xml:space="preserve">З наказом від </w:t>
      </w:r>
      <w:r>
        <w:rPr>
          <w:rFonts w:ascii="Times New Roman" w:hAnsi="Times New Roman"/>
          <w:sz w:val="28"/>
          <w:lang w:val="uk-UA"/>
        </w:rPr>
        <w:t>21</w:t>
      </w:r>
      <w:r w:rsidRPr="008A2136">
        <w:rPr>
          <w:rFonts w:ascii="Times New Roman" w:hAnsi="Times New Roman"/>
          <w:sz w:val="28"/>
          <w:lang w:val="uk-UA"/>
        </w:rPr>
        <w:t>.0</w:t>
      </w:r>
      <w:r>
        <w:rPr>
          <w:rFonts w:ascii="Times New Roman" w:hAnsi="Times New Roman"/>
          <w:sz w:val="28"/>
          <w:lang w:val="uk-UA"/>
        </w:rPr>
        <w:t>3</w:t>
      </w:r>
      <w:r w:rsidRPr="008A2136">
        <w:rPr>
          <w:rFonts w:ascii="Times New Roman" w:hAnsi="Times New Roman"/>
          <w:sz w:val="28"/>
          <w:lang w:val="uk-UA"/>
        </w:rPr>
        <w:t>.201</w:t>
      </w:r>
      <w:r>
        <w:rPr>
          <w:rFonts w:ascii="Times New Roman" w:hAnsi="Times New Roman"/>
          <w:sz w:val="28"/>
          <w:lang w:val="uk-UA"/>
        </w:rPr>
        <w:t>9</w:t>
      </w:r>
      <w:r w:rsidRPr="008A2136">
        <w:rPr>
          <w:rFonts w:ascii="Times New Roman" w:hAnsi="Times New Roman"/>
          <w:sz w:val="28"/>
          <w:lang w:val="uk-UA"/>
        </w:rPr>
        <w:t xml:space="preserve"> № </w:t>
      </w:r>
      <w:r>
        <w:rPr>
          <w:rFonts w:ascii="Times New Roman" w:hAnsi="Times New Roman"/>
          <w:sz w:val="28"/>
          <w:lang w:val="uk-UA"/>
        </w:rPr>
        <w:t xml:space="preserve">43  </w:t>
      </w:r>
      <w:r w:rsidRPr="008A2136">
        <w:rPr>
          <w:rFonts w:ascii="Times New Roman" w:hAnsi="Times New Roman"/>
          <w:sz w:val="28"/>
          <w:lang w:val="uk-UA"/>
        </w:rPr>
        <w:t>ознайомлені:</w:t>
      </w:r>
    </w:p>
    <w:p w:rsidR="00BA6FDC" w:rsidRPr="008A2136" w:rsidRDefault="00BA6FDC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A6FDC" w:rsidRDefault="00BA6FDC" w:rsidP="00E46C08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Грєхова В.І.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Крикун С.А.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Сухоруков Ю.О.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Салащенко Т.В.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Зінченко В.О.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Сиротенко М.Г.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Омеляненко Т.М.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Костильова В.В.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Новікова Д.В.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Мазалова Л.О</w:t>
      </w:r>
      <w:r w:rsidRPr="008F04AC">
        <w:rPr>
          <w:rFonts w:ascii="Times New Roman" w:hAnsi="Times New Roman"/>
          <w:sz w:val="28"/>
          <w:lang w:val="uk-UA"/>
        </w:rPr>
        <w:t>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Кравченко А.І.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Богатир К.А.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Курильчик Н.Д.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Юдіна С.Ф</w:t>
      </w:r>
      <w:r w:rsidRPr="008F04AC">
        <w:rPr>
          <w:rFonts w:ascii="Times New Roman" w:hAnsi="Times New Roman"/>
          <w:sz w:val="28"/>
          <w:lang w:val="uk-UA"/>
        </w:rPr>
        <w:t>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Борщ О.І.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Тарасов В.В.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Дрозд О.Ф.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Гамоліна О.В.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Бородіна І.В.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Крупка Н.М.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Конєва Л.С.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Чернова О.О.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 xml:space="preserve">_________________ </w:t>
      </w:r>
      <w:r w:rsidRPr="008F04AC">
        <w:rPr>
          <w:rFonts w:ascii="Times New Roman" w:hAnsi="Times New Roman"/>
          <w:sz w:val="28"/>
          <w:szCs w:val="28"/>
          <w:lang w:val="uk-UA"/>
        </w:rPr>
        <w:t>Демченко Л.Ш.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Терещенко Л.М.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Гаркавець Л.Г.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Овчаренко Т</w:t>
      </w:r>
      <w:r w:rsidRPr="008F04AC">
        <w:rPr>
          <w:rFonts w:ascii="Times New Roman" w:hAnsi="Times New Roman"/>
          <w:sz w:val="28"/>
          <w:lang w:val="uk-UA"/>
        </w:rPr>
        <w:t>.</w:t>
      </w:r>
      <w:r>
        <w:rPr>
          <w:rFonts w:ascii="Times New Roman" w:hAnsi="Times New Roman"/>
          <w:sz w:val="28"/>
          <w:lang w:val="uk-UA"/>
        </w:rPr>
        <w:t>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 xml:space="preserve">_________________ </w:t>
      </w:r>
      <w:r w:rsidRPr="008F04AC">
        <w:rPr>
          <w:rFonts w:ascii="Times New Roman" w:hAnsi="Times New Roman"/>
          <w:sz w:val="28"/>
          <w:szCs w:val="28"/>
          <w:lang w:val="uk-UA"/>
        </w:rPr>
        <w:t>Лободовська Т.І.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Шафар Т.І.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Демчук Т.М.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Коток О.М.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Шаповал Н.А.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Неділько Н.М.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Бучна С.В.</w:t>
      </w:r>
    </w:p>
    <w:p w:rsidR="00BA6FDC" w:rsidRPr="008F04AC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8F04AC">
        <w:rPr>
          <w:rFonts w:ascii="Times New Roman" w:hAnsi="Times New Roman"/>
          <w:sz w:val="28"/>
          <w:lang w:val="uk-UA"/>
        </w:rPr>
        <w:t>_________________ Тугай С.П.</w:t>
      </w:r>
    </w:p>
    <w:p w:rsidR="00BA6FDC" w:rsidRPr="00C51F9E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C51F9E">
        <w:rPr>
          <w:rFonts w:ascii="Times New Roman" w:hAnsi="Times New Roman"/>
          <w:sz w:val="28"/>
          <w:lang w:val="uk-UA"/>
        </w:rPr>
        <w:t>_________________ Прищепа С.В.</w:t>
      </w:r>
    </w:p>
    <w:p w:rsidR="00BA6FDC" w:rsidRPr="00C51F9E" w:rsidRDefault="00BA6FDC" w:rsidP="00C51F9E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C51F9E">
        <w:rPr>
          <w:rFonts w:ascii="Times New Roman" w:hAnsi="Times New Roman"/>
          <w:sz w:val="28"/>
          <w:lang w:val="uk-UA"/>
        </w:rPr>
        <w:t>_________________ Желєзнова Т.Д.</w:t>
      </w:r>
    </w:p>
    <w:p w:rsidR="00BA6FDC" w:rsidRPr="00C51F9E" w:rsidRDefault="00BA6FDC" w:rsidP="00C51F9E">
      <w:pPr>
        <w:spacing w:after="0" w:line="240" w:lineRule="auto"/>
        <w:rPr>
          <w:rFonts w:ascii="Times New Roman" w:hAnsi="Times New Roman"/>
          <w:lang w:val="uk-UA"/>
        </w:rPr>
      </w:pPr>
    </w:p>
    <w:sectPr w:rsidR="00BA6FDC" w:rsidRPr="00C51F9E" w:rsidSect="00660E83">
      <w:headerReference w:type="even" r:id="rId8"/>
      <w:headerReference w:type="default" r:id="rId9"/>
      <w:pgSz w:w="11906" w:h="16838"/>
      <w:pgMar w:top="272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FDC" w:rsidRDefault="00BA6FDC">
      <w:r>
        <w:separator/>
      </w:r>
    </w:p>
  </w:endnote>
  <w:endnote w:type="continuationSeparator" w:id="0">
    <w:p w:rsidR="00BA6FDC" w:rsidRDefault="00BA6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FDC" w:rsidRDefault="00BA6FDC">
      <w:r>
        <w:separator/>
      </w:r>
    </w:p>
  </w:footnote>
  <w:footnote w:type="continuationSeparator" w:id="0">
    <w:p w:rsidR="00BA6FDC" w:rsidRDefault="00BA6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DC" w:rsidRDefault="00BA6FDC" w:rsidP="00093D1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A6FDC" w:rsidRDefault="00BA6F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DC" w:rsidRDefault="00BA6FDC" w:rsidP="00093D1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A6FDC" w:rsidRDefault="00BA6F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F5F57"/>
    <w:multiLevelType w:val="hybridMultilevel"/>
    <w:tmpl w:val="33D00874"/>
    <w:lvl w:ilvl="0" w:tplc="5C14D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6EE47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0873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8F024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8DE7C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38E5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F0EF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0243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710"/>
    <w:rsid w:val="000374FC"/>
    <w:rsid w:val="000433D0"/>
    <w:rsid w:val="00052197"/>
    <w:rsid w:val="00062BD1"/>
    <w:rsid w:val="00085D89"/>
    <w:rsid w:val="00093D11"/>
    <w:rsid w:val="000D0C6F"/>
    <w:rsid w:val="000D3EB0"/>
    <w:rsid w:val="000F2E9E"/>
    <w:rsid w:val="00123081"/>
    <w:rsid w:val="00133891"/>
    <w:rsid w:val="0013715F"/>
    <w:rsid w:val="00147054"/>
    <w:rsid w:val="00156C1A"/>
    <w:rsid w:val="001E047A"/>
    <w:rsid w:val="00202DCD"/>
    <w:rsid w:val="002C7EED"/>
    <w:rsid w:val="00376A1E"/>
    <w:rsid w:val="003D76FD"/>
    <w:rsid w:val="00402A67"/>
    <w:rsid w:val="00422DD3"/>
    <w:rsid w:val="00471FB5"/>
    <w:rsid w:val="004A4BFC"/>
    <w:rsid w:val="004D259A"/>
    <w:rsid w:val="00502A80"/>
    <w:rsid w:val="005044FF"/>
    <w:rsid w:val="00504B3B"/>
    <w:rsid w:val="00510487"/>
    <w:rsid w:val="00513459"/>
    <w:rsid w:val="00561D11"/>
    <w:rsid w:val="005941A0"/>
    <w:rsid w:val="005B1C4C"/>
    <w:rsid w:val="00603855"/>
    <w:rsid w:val="00660E83"/>
    <w:rsid w:val="006E70C7"/>
    <w:rsid w:val="00784BC9"/>
    <w:rsid w:val="007D3B4C"/>
    <w:rsid w:val="00813C22"/>
    <w:rsid w:val="00886622"/>
    <w:rsid w:val="00886BC3"/>
    <w:rsid w:val="00886C77"/>
    <w:rsid w:val="00891EFB"/>
    <w:rsid w:val="008A2136"/>
    <w:rsid w:val="008C310B"/>
    <w:rsid w:val="008D5FE1"/>
    <w:rsid w:val="008F04AC"/>
    <w:rsid w:val="00914710"/>
    <w:rsid w:val="0093418C"/>
    <w:rsid w:val="00947D93"/>
    <w:rsid w:val="009654AB"/>
    <w:rsid w:val="0099274A"/>
    <w:rsid w:val="009A5404"/>
    <w:rsid w:val="009B1326"/>
    <w:rsid w:val="009B6CE4"/>
    <w:rsid w:val="009C351D"/>
    <w:rsid w:val="009D2367"/>
    <w:rsid w:val="00A36A1F"/>
    <w:rsid w:val="00A55EF6"/>
    <w:rsid w:val="00A83CD7"/>
    <w:rsid w:val="00AB60DA"/>
    <w:rsid w:val="00AC41F4"/>
    <w:rsid w:val="00AD5F97"/>
    <w:rsid w:val="00AF2B3E"/>
    <w:rsid w:val="00BA6FDC"/>
    <w:rsid w:val="00BE5001"/>
    <w:rsid w:val="00BF2EFE"/>
    <w:rsid w:val="00C01A5C"/>
    <w:rsid w:val="00C03B0C"/>
    <w:rsid w:val="00C11376"/>
    <w:rsid w:val="00C51F9E"/>
    <w:rsid w:val="00C53F65"/>
    <w:rsid w:val="00CB3FC9"/>
    <w:rsid w:val="00D007E2"/>
    <w:rsid w:val="00D327AB"/>
    <w:rsid w:val="00D4485D"/>
    <w:rsid w:val="00DB028A"/>
    <w:rsid w:val="00DB4B61"/>
    <w:rsid w:val="00E01352"/>
    <w:rsid w:val="00E46C08"/>
    <w:rsid w:val="00E76F85"/>
    <w:rsid w:val="00E87171"/>
    <w:rsid w:val="00E910CC"/>
    <w:rsid w:val="00EC5E96"/>
    <w:rsid w:val="00EE055D"/>
    <w:rsid w:val="00EF45FC"/>
    <w:rsid w:val="00F412D5"/>
    <w:rsid w:val="00FA265C"/>
    <w:rsid w:val="00FD2E57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B3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14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47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147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D2E5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54AB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FD2E57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5B1C4C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val="uk-UA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654AB"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4</Pages>
  <Words>822</Words>
  <Characters>4690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vyacheslav</dc:creator>
  <cp:keywords/>
  <dc:description/>
  <cp:lastModifiedBy>Galya</cp:lastModifiedBy>
  <cp:revision>5</cp:revision>
  <cp:lastPrinted>2017-03-30T13:38:00Z</cp:lastPrinted>
  <dcterms:created xsi:type="dcterms:W3CDTF">2019-03-25T09:27:00Z</dcterms:created>
  <dcterms:modified xsi:type="dcterms:W3CDTF">2019-03-25T11:03:00Z</dcterms:modified>
</cp:coreProperties>
</file>