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noProof/>
          <w:sz w:val="28"/>
          <w:szCs w:val="20"/>
          <w:lang w:val="uk-UA" w:eastAsia="ru-RU"/>
        </w:rPr>
      </w:pPr>
      <w:r w:rsidRPr="00D368E3">
        <w:rPr>
          <w:rFonts w:ascii="Times New Roman" w:eastAsia="SimSun" w:hAnsi="Times New Roman"/>
          <w:b/>
          <w:noProof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50.25pt;visibility:visible">
            <v:imagedata r:id="rId7" o:title=""/>
          </v:shape>
        </w:pict>
      </w: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noProof/>
          <w:sz w:val="24"/>
          <w:szCs w:val="24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noProof/>
          <w:sz w:val="24"/>
          <w:szCs w:val="24"/>
          <w:lang w:val="uk-UA" w:eastAsia="ru-RU"/>
        </w:rPr>
      </w:pPr>
      <w:r w:rsidRPr="005E55EF">
        <w:rPr>
          <w:rFonts w:ascii="Times New Roman" w:eastAsia="SimSun" w:hAnsi="Times New Roman"/>
          <w:b/>
          <w:bCs/>
          <w:noProof/>
          <w:sz w:val="24"/>
          <w:szCs w:val="24"/>
          <w:lang w:val="uk-UA" w:eastAsia="ru-RU"/>
        </w:rPr>
        <w:t>УКРАЇНА</w:t>
      </w: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16"/>
          <w:szCs w:val="16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</w:pPr>
      <w:r w:rsidRPr="005E55EF"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ВАЛКІВСЬКА РАЙОННА ДЕРЖАВНА АДМІНІСТРАЦІЯ</w:t>
      </w: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</w:pPr>
      <w:r w:rsidRPr="005E55EF"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ВІДДІЛ ОСВІТИ</w:t>
      </w: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НАКАЗ</w:t>
      </w: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284"/>
        <w:gridCol w:w="3285"/>
        <w:gridCol w:w="3178"/>
      </w:tblGrid>
      <w:tr w:rsidR="00D865FE" w:rsidRPr="00D368E3" w:rsidTr="008749BF">
        <w:tc>
          <w:tcPr>
            <w:tcW w:w="3284" w:type="dxa"/>
          </w:tcPr>
          <w:p w:rsidR="00D865FE" w:rsidRPr="005E55EF" w:rsidRDefault="00D865FE" w:rsidP="005E55E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11.04.2019</w:t>
            </w:r>
          </w:p>
        </w:tc>
        <w:tc>
          <w:tcPr>
            <w:tcW w:w="3285" w:type="dxa"/>
          </w:tcPr>
          <w:p w:rsidR="00D865FE" w:rsidRPr="005E55EF" w:rsidRDefault="00D865FE" w:rsidP="005E5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5E55EF">
              <w:rPr>
                <w:rFonts w:ascii="Times New Roman" w:hAnsi="Times New Roman"/>
                <w:b/>
                <w:sz w:val="28"/>
                <w:szCs w:val="24"/>
                <w:lang w:val="uk-UA" w:eastAsia="ru-RU"/>
              </w:rPr>
              <w:t>Валки</w:t>
            </w:r>
          </w:p>
        </w:tc>
        <w:tc>
          <w:tcPr>
            <w:tcW w:w="3178" w:type="dxa"/>
          </w:tcPr>
          <w:p w:rsidR="00D865FE" w:rsidRPr="005E55EF" w:rsidRDefault="00D865FE" w:rsidP="005E55E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5E55EF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59</w:t>
            </w:r>
          </w:p>
        </w:tc>
      </w:tr>
    </w:tbl>
    <w:p w:rsidR="00D865FE" w:rsidRPr="005E55EF" w:rsidRDefault="00D865FE" w:rsidP="005E5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4"/>
          <w:lang w:val="uk-UA" w:eastAsia="ru-RU"/>
        </w:rPr>
        <w:t xml:space="preserve">Про 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організоване закінчення 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8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/201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9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 xml:space="preserve"> навчального року та проведення державної підсумкової атестації учнів 4, 9, 11(12)-х класів закладів загальної середньої освіти </w:t>
      </w:r>
    </w:p>
    <w:p w:rsidR="00D865FE" w:rsidRPr="005E55EF" w:rsidRDefault="00D865FE" w:rsidP="005E55EF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Валківського району</w:t>
      </w: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</w:p>
    <w:p w:rsidR="00D865FE" w:rsidRDefault="00D865FE" w:rsidP="00630552">
      <w:pPr>
        <w:spacing w:after="0" w:line="360" w:lineRule="auto"/>
        <w:ind w:firstLine="708"/>
        <w:jc w:val="both"/>
        <w:rPr>
          <w:rFonts w:ascii="Times New Roman" w:hAnsi="Times New Roman"/>
          <w:color w:val="262626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Відповідно до частини 8 статті 12 Закону України «Про освіту», статті 16 Закону України «Про загальну середню освіту»,  Порядку проведення державної підсумкової атестації, затвердженого наказом Міністерства освіти і науки України від 07.12.2018 № 1369, зареєстрованого в Міністерстві юстиції України 02.01.2019 за № 8/32979,  та підпунктів 1, 3, 4, 5 пункту 2 наказу Міністерства освіти і науки України від 22.08.2018 № 931 «Деякі питання проведення в 2019 році зовнішнього незалежного оцінювання результатів навчання, здобутих на основі повної загальної середньої освіти», зареєстрованого в Міністерстві юстиції України 11.09.2018 за № 1030/32482, Порядку переведення учнів (вихованців) загальноосвітнього навчального закладу до наступного класу, затвердженого наказом Міністерства освіти і науки України від 14.07.2015 № 762, зареєстрованого в Міністерстві юстиції України 30.07.2015 за № 924/27369, Положення про золоту медаль «За високі досягнення у навчанні» та срібну медаль «За досягнення у навчанні», затвердженого наказом Міністерства освіти і науки  України від 17.03.2015 </w:t>
      </w:r>
      <w:r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            </w:t>
      </w: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№ 306, зареєстрованого у Міністерстві юстиції України 31.03.2015 за </w:t>
      </w:r>
      <w:r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                       </w:t>
      </w: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>№ 354/26799, наказу Міністерства освіти і науки України від 25.01.2019 № 59 «Про проведення в 2018/2019 навчальному році державної підсумкової атестації осіб, які здобувають загальну середню освіту», наказу Міністерства освіти і науки України від 01.02.2019 № 116 «Про внесення змін до додатка 2 наказу МОН</w:t>
      </w:r>
      <w:r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>від 25 січня 2019 року №</w:t>
      </w:r>
      <w:r>
        <w:rPr>
          <w:rFonts w:ascii="Times New Roman" w:hAnsi="Times New Roman"/>
          <w:color w:val="262626"/>
          <w:sz w:val="28"/>
          <w:szCs w:val="24"/>
          <w:lang w:val="uk-UA" w:eastAsia="ru-RU"/>
        </w:rPr>
        <w:t>59, наказу Департаменту науки і освіти Харківської обласної державної адміністрації від 11.04.2019 № 92 «</w:t>
      </w: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>Про організоване закінчення 2018/2019 навчального року та проведення державної підсумкової атестації учнів 4, 9, 11(12)-х класів закладів загальної середньої освіти усіх типів і форм власності Харківської області</w:t>
      </w:r>
      <w:r>
        <w:rPr>
          <w:rFonts w:ascii="Times New Roman" w:hAnsi="Times New Roman"/>
          <w:color w:val="262626"/>
          <w:sz w:val="28"/>
          <w:szCs w:val="24"/>
          <w:lang w:val="uk-UA" w:eastAsia="ru-RU"/>
        </w:rPr>
        <w:t>»,</w:t>
      </w:r>
      <w:r w:rsidRPr="005E55EF">
        <w:rPr>
          <w:rFonts w:ascii="Times New Roman" w:hAnsi="Times New Roman"/>
          <w:color w:val="262626"/>
          <w:sz w:val="28"/>
          <w:szCs w:val="24"/>
          <w:lang w:val="uk-UA" w:eastAsia="ru-RU"/>
        </w:rPr>
        <w:t xml:space="preserve">враховуючи листи Міністерства освіти і науки України від 27.03.2019 № 1/9-196 «Щодо методичних рекомендацій про проведення державної підсумкової атестації у закладах загальної середньої освіти в 2018/2019 навчальному році», від 23.01.2019 № 1/9-41 «Про методичні рекомендації щодо особливостей проведення державної підсумкової атестації з іноземних мов у 2018/2019 навчальному році»,  з метою створення належних умов у закладах загальної середньої освіти  Харківської області, що забезпечать безумовне дотримання порядку закінчення 2018/2019 навчального року, проведення державної підсумкової атестації (зовнішнього незалежного оцінювання), у встановленому порядку, здійснення контролю за виконанням навчальних планів та програм, керуючись статтею 6 Закону України «Про місцеві державні адміністрації» </w:t>
      </w:r>
    </w:p>
    <w:p w:rsidR="00D865FE" w:rsidRPr="00630552" w:rsidRDefault="00D865FE" w:rsidP="00F36259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865FE" w:rsidRPr="00F36259" w:rsidRDefault="00D865FE" w:rsidP="00F36259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F36259">
        <w:rPr>
          <w:rFonts w:ascii="Times New Roman" w:hAnsi="Times New Roman"/>
          <w:sz w:val="28"/>
          <w:szCs w:val="24"/>
          <w:lang w:val="uk-UA"/>
        </w:rPr>
        <w:t>НАКАЗУЮ:</w:t>
      </w:r>
    </w:p>
    <w:p w:rsidR="00D865FE" w:rsidRPr="005E55EF" w:rsidRDefault="00D865FE" w:rsidP="00F36259">
      <w:pPr>
        <w:tabs>
          <w:tab w:val="left" w:pos="31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1. </w:t>
      </w:r>
      <w:r w:rsidRPr="005E55E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Керівникам закладів загальної середньої освіти</w:t>
      </w:r>
      <w:r w:rsidRPr="005E55EF">
        <w:rPr>
          <w:rFonts w:ascii="Times New Roman" w:hAnsi="Times New Roman"/>
          <w:sz w:val="28"/>
          <w:szCs w:val="24"/>
          <w:lang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межах компетенції</w:t>
      </w:r>
      <w:r w:rsidRPr="005E55E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D865FE" w:rsidRPr="005E55EF" w:rsidRDefault="00D865FE" w:rsidP="00F36259">
      <w:pPr>
        <w:tabs>
          <w:tab w:val="num" w:pos="1245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1.1. Вжити заходів щодо організованого закінчення </w:t>
      </w:r>
      <w:r>
        <w:rPr>
          <w:rFonts w:ascii="Times New Roman" w:hAnsi="Times New Roman"/>
          <w:sz w:val="28"/>
          <w:szCs w:val="24"/>
          <w:lang w:val="uk-UA"/>
        </w:rPr>
        <w:t>2018/2019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навчального року та проведення державної підсумкової атестації учнів 4-х, 9-х, 11 (12)-х класів, у встановленому законодавством порядку.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9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Квітень-червень 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року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1.2. Надати до відділу освіти районної державної адміністрації (Ковтун Н.Г.) інформацію про проведення свята «Останній дзвоник» та випускних вечорів за встановленими у  Плані  роботи відділу освіти на 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головою Валківської районної державної адміністрації 26.12.201</w:t>
      </w:r>
      <w:r>
        <w:rPr>
          <w:rFonts w:ascii="Times New Roman" w:hAnsi="Times New Roman"/>
          <w:sz w:val="28"/>
          <w:szCs w:val="24"/>
          <w:lang w:val="uk-UA"/>
        </w:rPr>
        <w:t>8</w:t>
      </w:r>
      <w:r w:rsidRPr="005E55EF">
        <w:rPr>
          <w:rFonts w:ascii="Times New Roman" w:hAnsi="Times New Roman"/>
          <w:sz w:val="28"/>
          <w:szCs w:val="24"/>
          <w:lang w:val="uk-UA"/>
        </w:rPr>
        <w:t>, формами (додатки №№ СВ-1,СВ-2, СВ-3).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670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1</w:t>
      </w:r>
      <w:r w:rsidRPr="005E55EF">
        <w:rPr>
          <w:rFonts w:ascii="Times New Roman" w:hAnsi="Times New Roman"/>
          <w:sz w:val="28"/>
          <w:szCs w:val="24"/>
          <w:lang w:val="uk-UA"/>
        </w:rPr>
        <w:t>5.04.201</w:t>
      </w:r>
      <w:r>
        <w:rPr>
          <w:rFonts w:ascii="Times New Roman" w:hAnsi="Times New Roman"/>
          <w:sz w:val="28"/>
          <w:szCs w:val="24"/>
          <w:lang w:val="uk-UA"/>
        </w:rPr>
        <w:t>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1.3. 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Надіслати до 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відділу освіти районної державної адміністрації </w:t>
      </w:r>
      <w:r>
        <w:rPr>
          <w:rFonts w:ascii="Times New Roman" w:hAnsi="Times New Roman"/>
          <w:sz w:val="28"/>
          <w:szCs w:val="24"/>
          <w:lang w:val="uk-UA"/>
        </w:rPr>
        <w:t xml:space="preserve">           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(Трусова Н.І)  </w:t>
      </w:r>
      <w:r w:rsidRPr="005E55EF">
        <w:rPr>
          <w:rFonts w:ascii="Times New Roman" w:hAnsi="Times New Roman"/>
          <w:sz w:val="28"/>
          <w:szCs w:val="28"/>
          <w:lang w:val="uk-UA"/>
        </w:rPr>
        <w:t>інформацію про випускників, які нагороджуються золотою медаллю «За високі досягнення у навчанні» та срібною медаллю «За досягнення у навчанні»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за встановленими у Плані роботи відділу освіти </w:t>
      </w:r>
      <w:r>
        <w:rPr>
          <w:rFonts w:ascii="Times New Roman" w:hAnsi="Times New Roman"/>
          <w:sz w:val="28"/>
          <w:szCs w:val="24"/>
          <w:lang w:val="uk-UA"/>
        </w:rPr>
        <w:t>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головою районної державної адміністрації 26</w:t>
      </w:r>
      <w:r>
        <w:rPr>
          <w:rFonts w:ascii="Times New Roman" w:hAnsi="Times New Roman"/>
          <w:sz w:val="28"/>
          <w:szCs w:val="24"/>
          <w:lang w:val="uk-UA"/>
        </w:rPr>
        <w:t>.12.2018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на 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 </w:t>
      </w:r>
      <w:r>
        <w:rPr>
          <w:rFonts w:ascii="Times New Roman" w:hAnsi="Times New Roman"/>
          <w:sz w:val="28"/>
          <w:szCs w:val="24"/>
          <w:lang w:val="uk-UA"/>
        </w:rPr>
        <w:t>формами  (додатки №№ 15,16</w:t>
      </w:r>
      <w:r w:rsidRPr="005E55EF">
        <w:rPr>
          <w:rFonts w:ascii="Times New Roman" w:hAnsi="Times New Roman"/>
          <w:sz w:val="28"/>
          <w:szCs w:val="24"/>
          <w:lang w:val="uk-UA"/>
        </w:rPr>
        <w:t>).</w:t>
      </w:r>
    </w:p>
    <w:p w:rsidR="00D865FE" w:rsidRPr="005E55EF" w:rsidRDefault="00D865FE" w:rsidP="005E55EF">
      <w:pPr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25.04.201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(попередня)</w:t>
      </w:r>
    </w:p>
    <w:p w:rsidR="00D865FE" w:rsidRPr="005E55EF" w:rsidRDefault="00D865FE" w:rsidP="005E55EF">
      <w:pPr>
        <w:spacing w:after="0" w:line="360" w:lineRule="auto"/>
        <w:ind w:left="5664" w:firstLine="708"/>
        <w:jc w:val="center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25.06.201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(остаточна)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1.4. Узагальнити та проаналізувати результати проведення державної підсумкової атестації учнів 4-х, 9-х, 11(12)-х класів. Узагальнену інформацію надати до відділу освіти районної державної адміністрації </w:t>
      </w:r>
      <w:r>
        <w:rPr>
          <w:rFonts w:ascii="Times New Roman" w:hAnsi="Times New Roman"/>
          <w:sz w:val="28"/>
          <w:szCs w:val="24"/>
          <w:lang w:val="uk-UA"/>
        </w:rPr>
        <w:t xml:space="preserve">(Іванська Л.П. 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)  за встановленими у Плані роботи відділу освіти </w:t>
      </w:r>
      <w:r>
        <w:rPr>
          <w:rFonts w:ascii="Times New Roman" w:hAnsi="Times New Roman"/>
          <w:sz w:val="28"/>
          <w:szCs w:val="24"/>
          <w:lang w:val="uk-UA"/>
        </w:rPr>
        <w:t>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головою районної де</w:t>
      </w:r>
      <w:r>
        <w:rPr>
          <w:rFonts w:ascii="Times New Roman" w:hAnsi="Times New Roman"/>
          <w:sz w:val="28"/>
          <w:szCs w:val="24"/>
          <w:lang w:val="uk-UA"/>
        </w:rPr>
        <w:t>ржавної адміністрації 26.12.2018 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 формами (додатки №№ ДПА-</w:t>
      </w:r>
      <w:r>
        <w:rPr>
          <w:rFonts w:ascii="Times New Roman" w:hAnsi="Times New Roman"/>
          <w:sz w:val="28"/>
          <w:szCs w:val="24"/>
          <w:lang w:val="uk-UA"/>
        </w:rPr>
        <w:t>1</w:t>
      </w:r>
      <w:r w:rsidRPr="005E55EF">
        <w:rPr>
          <w:rFonts w:ascii="Times New Roman" w:hAnsi="Times New Roman"/>
          <w:sz w:val="28"/>
          <w:szCs w:val="24"/>
          <w:lang w:val="uk-UA"/>
        </w:rPr>
        <w:t>,</w:t>
      </w:r>
      <w:r>
        <w:rPr>
          <w:rFonts w:ascii="Times New Roman" w:hAnsi="Times New Roman"/>
          <w:sz w:val="28"/>
          <w:szCs w:val="24"/>
          <w:lang w:val="uk-UA"/>
        </w:rPr>
        <w:t xml:space="preserve"> ДПА-2, ДПА-3, ДПА 4-6, ДПА 7-9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). </w:t>
      </w:r>
    </w:p>
    <w:p w:rsidR="00D865FE" w:rsidRPr="005E55EF" w:rsidRDefault="00D865FE" w:rsidP="001229BB">
      <w:pPr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                                                                        </w:t>
      </w:r>
      <w:r w:rsidRPr="005E55EF">
        <w:rPr>
          <w:rFonts w:ascii="Times New Roman" w:hAnsi="Times New Roman"/>
          <w:sz w:val="28"/>
          <w:szCs w:val="24"/>
          <w:lang w:val="uk-UA"/>
        </w:rPr>
        <w:t>До 20.05.201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4-ті класи</w:t>
      </w:r>
    </w:p>
    <w:p w:rsidR="00D865FE" w:rsidRPr="005E55EF" w:rsidRDefault="00D865FE" w:rsidP="001229BB">
      <w:pPr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                                                                        </w:t>
      </w:r>
      <w:r w:rsidRPr="005E55EF">
        <w:rPr>
          <w:rFonts w:ascii="Times New Roman" w:hAnsi="Times New Roman"/>
          <w:sz w:val="28"/>
          <w:szCs w:val="24"/>
          <w:lang w:val="uk-UA"/>
        </w:rPr>
        <w:t>До 15.06.201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9-ті класи</w:t>
      </w:r>
    </w:p>
    <w:p w:rsidR="00D865FE" w:rsidRPr="005E55EF" w:rsidRDefault="00D865FE" w:rsidP="001229BB">
      <w:pPr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25.06.201</w:t>
      </w:r>
      <w:r>
        <w:rPr>
          <w:rFonts w:ascii="Times New Roman" w:hAnsi="Times New Roman"/>
          <w:sz w:val="28"/>
          <w:szCs w:val="24"/>
          <w:lang w:val="uk-UA"/>
        </w:rPr>
        <w:t xml:space="preserve">9 – 11 (12)-ті  </w:t>
      </w:r>
      <w:r w:rsidRPr="005E55EF">
        <w:rPr>
          <w:rFonts w:ascii="Times New Roman" w:hAnsi="Times New Roman"/>
          <w:sz w:val="28"/>
          <w:szCs w:val="24"/>
          <w:lang w:val="uk-UA"/>
        </w:rPr>
        <w:t>класи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1.5. Здійснювати контроль за виконанням Державного стандарту початкової загальної освіти, затвердженого постановою Кабінету Міністрів України 20.04.2011 № 462, Державного стандарту базової і повної загальної середньої освіти, затвердженого постановою Кабінету Міністрів України 23.11.2011 </w:t>
      </w:r>
      <w:r>
        <w:rPr>
          <w:rFonts w:ascii="Times New Roman" w:hAnsi="Times New Roman"/>
          <w:sz w:val="28"/>
          <w:szCs w:val="24"/>
          <w:lang w:val="uk-UA"/>
        </w:rPr>
        <w:t xml:space="preserve">            </w:t>
      </w:r>
      <w:r w:rsidRPr="005E55EF">
        <w:rPr>
          <w:rFonts w:ascii="Times New Roman" w:hAnsi="Times New Roman"/>
          <w:sz w:val="28"/>
          <w:szCs w:val="24"/>
          <w:lang w:val="uk-UA"/>
        </w:rPr>
        <w:t>№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/>
        </w:rPr>
        <w:t>1392.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right="-1" w:firstLine="6379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20</w:t>
      </w:r>
      <w:r>
        <w:rPr>
          <w:rFonts w:ascii="Times New Roman" w:hAnsi="Times New Roman"/>
          <w:sz w:val="28"/>
          <w:szCs w:val="24"/>
          <w:lang w:val="uk-UA"/>
        </w:rPr>
        <w:t>.06.2019</w:t>
      </w:r>
    </w:p>
    <w:p w:rsidR="00D865FE" w:rsidRPr="005E55EF" w:rsidRDefault="00D865FE" w:rsidP="005E55EF">
      <w:pPr>
        <w:tabs>
          <w:tab w:val="num" w:pos="147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1.6. Забезпечити контроль щодо своєчасного виставлення випускникам 4-х класів балів за державну підсумкову атестацію й річне оцінювання з української мови та читання і математики. </w:t>
      </w:r>
    </w:p>
    <w:p w:rsidR="00D865FE" w:rsidRDefault="00D865FE" w:rsidP="005E55EF">
      <w:pPr>
        <w:tabs>
          <w:tab w:val="right" w:pos="9355"/>
        </w:tabs>
        <w:spacing w:after="0" w:line="360" w:lineRule="auto"/>
        <w:ind w:left="6096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Не пізніше ніж за 5днів до закінчення навчального року</w:t>
      </w:r>
    </w:p>
    <w:p w:rsidR="00D865FE" w:rsidRPr="005E55EF" w:rsidRDefault="00D865FE" w:rsidP="005E55EF">
      <w:pPr>
        <w:tabs>
          <w:tab w:val="right" w:pos="9355"/>
        </w:tabs>
        <w:spacing w:after="0" w:line="360" w:lineRule="auto"/>
        <w:ind w:left="6096"/>
        <w:rPr>
          <w:rFonts w:ascii="Times New Roman" w:hAnsi="Times New Roman"/>
          <w:sz w:val="28"/>
          <w:szCs w:val="24"/>
          <w:lang w:val="uk-UA" w:eastAsia="ru-RU"/>
        </w:rPr>
      </w:pPr>
    </w:p>
    <w:p w:rsidR="00D865FE" w:rsidRPr="005E55EF" w:rsidRDefault="00D865FE" w:rsidP="005E55EF">
      <w:pPr>
        <w:tabs>
          <w:tab w:val="left" w:pos="63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1.7. Вжити заходів щодо недопущення відсутності без поважних причин учнів 4-х класів під час проведення державної підсумкової атестації.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6237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У дні проведення державної</w:t>
      </w:r>
    </w:p>
    <w:p w:rsidR="00D865FE" w:rsidRPr="005E55EF" w:rsidRDefault="00D865FE" w:rsidP="005E55EF">
      <w:pPr>
        <w:tabs>
          <w:tab w:val="center" w:pos="4677"/>
          <w:tab w:val="left" w:pos="6379"/>
          <w:tab w:val="right" w:pos="9355"/>
        </w:tabs>
        <w:spacing w:after="0" w:line="360" w:lineRule="auto"/>
        <w:ind w:left="6237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підсумкової атестації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1.8. Здійснити контроль щодо своєчасного роз</w:t>
      </w:r>
      <w:r>
        <w:rPr>
          <w:rFonts w:ascii="Times New Roman" w:hAnsi="Times New Roman"/>
          <w:sz w:val="28"/>
          <w:szCs w:val="24"/>
          <w:lang w:val="uk-UA"/>
        </w:rPr>
        <w:t>рахунку середнього бала свідоцтв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випускників 11 (12)-х класів, середнього бала свідоцтв випускників 9-х класів та здійсненням відпов</w:t>
      </w:r>
      <w:r>
        <w:rPr>
          <w:rFonts w:ascii="Times New Roman" w:hAnsi="Times New Roman"/>
          <w:sz w:val="28"/>
          <w:szCs w:val="24"/>
          <w:lang w:val="uk-UA"/>
        </w:rPr>
        <w:t>ідних записів у додатках до свідоцт</w:t>
      </w:r>
      <w:r w:rsidRPr="005E55EF">
        <w:rPr>
          <w:rFonts w:ascii="Times New Roman" w:hAnsi="Times New Roman"/>
          <w:sz w:val="28"/>
          <w:szCs w:val="24"/>
          <w:lang w:val="uk-UA"/>
        </w:rPr>
        <w:t>в про повну загальну середню освіту, свідоцтв про базову загальну середню освіту і шкільній документації.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left="5387"/>
        <w:jc w:val="right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Травень-червень 2019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року</w:t>
      </w:r>
    </w:p>
    <w:p w:rsidR="00D865FE" w:rsidRPr="005E55EF" w:rsidRDefault="00D865FE" w:rsidP="005E55EF">
      <w:pPr>
        <w:tabs>
          <w:tab w:val="center" w:pos="4677"/>
          <w:tab w:val="left" w:pos="6379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1.9. Провести засідання педагогічних рад та затвердити відповідними наказами керівників закладів освіти строки проведення державної підсумкової атестації учнів 4-х і 9-х класів та третій предмет для проходження державної підсумкової атестації випускників 9-х класів</w:t>
      </w:r>
      <w:r w:rsidRPr="00AC7978">
        <w:rPr>
          <w:lang w:val="uk-UA"/>
        </w:rPr>
        <w:t xml:space="preserve"> </w:t>
      </w:r>
      <w:r w:rsidRPr="00AC7978">
        <w:rPr>
          <w:rFonts w:ascii="Times New Roman" w:hAnsi="Times New Roman"/>
          <w:sz w:val="28"/>
          <w:szCs w:val="24"/>
          <w:lang w:val="uk-UA"/>
        </w:rPr>
        <w:t xml:space="preserve"> (з урахуванням побажань учнів), а також учнів 11 (12) класів, звільнених від зовнішнього незалежного оцінювання, згідно з чинним законодавством.</w:t>
      </w:r>
    </w:p>
    <w:p w:rsidR="00D865FE" w:rsidRPr="005E55EF" w:rsidRDefault="00D865FE" w:rsidP="005E55EF">
      <w:pPr>
        <w:tabs>
          <w:tab w:val="center" w:pos="4677"/>
          <w:tab w:val="left" w:pos="6379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06.04.201</w:t>
      </w:r>
      <w:r>
        <w:rPr>
          <w:rFonts w:ascii="Times New Roman" w:hAnsi="Times New Roman"/>
          <w:sz w:val="28"/>
          <w:szCs w:val="24"/>
          <w:lang w:val="uk-UA"/>
        </w:rPr>
        <w:t>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1.10. Створити державні атестаційні комісії для проведення державної підсумкової атестації </w:t>
      </w:r>
      <w:r>
        <w:rPr>
          <w:rFonts w:ascii="Times New Roman" w:hAnsi="Times New Roman"/>
          <w:sz w:val="28"/>
          <w:szCs w:val="24"/>
          <w:lang w:val="uk-UA"/>
        </w:rPr>
        <w:t>та затверд</w:t>
      </w:r>
      <w:r w:rsidRPr="005E55EF">
        <w:rPr>
          <w:rFonts w:ascii="Times New Roman" w:hAnsi="Times New Roman"/>
          <w:sz w:val="28"/>
          <w:szCs w:val="24"/>
          <w:lang w:val="uk-UA"/>
        </w:rPr>
        <w:t>ити їх склади</w:t>
      </w:r>
      <w:r>
        <w:rPr>
          <w:rFonts w:ascii="Times New Roman" w:hAnsi="Times New Roman"/>
          <w:sz w:val="28"/>
          <w:szCs w:val="24"/>
          <w:lang w:val="uk-UA"/>
        </w:rPr>
        <w:t>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529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19</w:t>
      </w:r>
      <w:r w:rsidRPr="005E55EF">
        <w:rPr>
          <w:rFonts w:ascii="Times New Roman" w:hAnsi="Times New Roman"/>
          <w:sz w:val="28"/>
          <w:szCs w:val="24"/>
          <w:lang w:val="uk-UA"/>
        </w:rPr>
        <w:t>.04.201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4-ті класи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left="5529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17</w:t>
      </w:r>
      <w:r w:rsidRPr="005E55EF">
        <w:rPr>
          <w:rFonts w:ascii="Times New Roman" w:hAnsi="Times New Roman"/>
          <w:sz w:val="28"/>
          <w:szCs w:val="24"/>
          <w:lang w:val="uk-UA"/>
        </w:rPr>
        <w:t>.05.201</w:t>
      </w:r>
      <w:r>
        <w:rPr>
          <w:rFonts w:ascii="Times New Roman" w:hAnsi="Times New Roman"/>
          <w:sz w:val="28"/>
          <w:szCs w:val="24"/>
          <w:lang w:val="uk-UA"/>
        </w:rPr>
        <w:t>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9-ті класи</w:t>
      </w:r>
    </w:p>
    <w:p w:rsidR="00D865FE" w:rsidRPr="005E55EF" w:rsidRDefault="00D865FE" w:rsidP="005E55EF">
      <w:pPr>
        <w:tabs>
          <w:tab w:val="center" w:pos="4677"/>
          <w:tab w:val="left" w:pos="6379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1.11. За рішенням педагогічної ради закладу освіти встановити строки дострокової державної підсумкової атестації для учнів, які призиваються на військову службу або виїзд на постійне проживання за кордон та видати відповідні накази.</w:t>
      </w:r>
    </w:p>
    <w:p w:rsidR="00D865FE" w:rsidRPr="005E55EF" w:rsidRDefault="00D865FE" w:rsidP="005E55EF">
      <w:pPr>
        <w:tabs>
          <w:tab w:val="center" w:pos="4677"/>
          <w:tab w:val="left" w:pos="6379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Квітень-червень 201</w:t>
      </w:r>
      <w:r>
        <w:rPr>
          <w:rFonts w:ascii="Times New Roman" w:hAnsi="Times New Roman"/>
          <w:sz w:val="28"/>
          <w:szCs w:val="24"/>
          <w:lang w:val="uk-UA"/>
        </w:rPr>
        <w:t>9 року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1.12. Розглянути на засіданнях педагогічних рад заяви та висновки відповідних лікарсько-консультаційних комісій про звільнення за станом здоров’я випускників 9, 11(12)-х класів від державної підсумкової атестації та за результатами видати відповідні накази.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529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До </w:t>
      </w:r>
      <w:r>
        <w:rPr>
          <w:rFonts w:ascii="Times New Roman" w:hAnsi="Times New Roman"/>
          <w:sz w:val="28"/>
          <w:szCs w:val="24"/>
          <w:lang w:val="uk-UA"/>
        </w:rPr>
        <w:t>03</w:t>
      </w:r>
      <w:r w:rsidRPr="005E55EF">
        <w:rPr>
          <w:rFonts w:ascii="Times New Roman" w:hAnsi="Times New Roman"/>
          <w:sz w:val="28"/>
          <w:szCs w:val="24"/>
          <w:lang w:val="uk-UA"/>
        </w:rPr>
        <w:t>.05.201</w:t>
      </w:r>
      <w:r>
        <w:rPr>
          <w:rFonts w:ascii="Times New Roman" w:hAnsi="Times New Roman"/>
          <w:sz w:val="28"/>
          <w:szCs w:val="24"/>
          <w:lang w:val="uk-UA"/>
        </w:rPr>
        <w:t>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1.13. Визначити:</w:t>
      </w:r>
    </w:p>
    <w:p w:rsidR="00D865FE" w:rsidRPr="005E55EF" w:rsidRDefault="00D865FE" w:rsidP="00F5695B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- </w:t>
      </w:r>
      <w:r>
        <w:rPr>
          <w:rFonts w:ascii="Times New Roman" w:hAnsi="Times New Roman"/>
          <w:sz w:val="28"/>
          <w:szCs w:val="24"/>
          <w:lang w:val="uk-UA"/>
        </w:rPr>
        <w:t>д</w:t>
      </w:r>
      <w:r w:rsidRPr="005E55EF">
        <w:rPr>
          <w:rFonts w:ascii="Times New Roman" w:hAnsi="Times New Roman"/>
          <w:sz w:val="28"/>
          <w:szCs w:val="24"/>
          <w:lang w:val="uk-UA"/>
        </w:rPr>
        <w:t>ату завершення навчального року;</w:t>
      </w:r>
    </w:p>
    <w:p w:rsidR="00D865FE" w:rsidRPr="005E55EF" w:rsidRDefault="00D865FE" w:rsidP="00F5695B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- </w:t>
      </w:r>
      <w:r>
        <w:rPr>
          <w:rFonts w:ascii="Times New Roman" w:hAnsi="Times New Roman"/>
          <w:sz w:val="28"/>
          <w:szCs w:val="24"/>
          <w:lang w:val="uk-UA"/>
        </w:rPr>
        <w:t>д</w:t>
      </w:r>
      <w:r w:rsidRPr="005E55EF">
        <w:rPr>
          <w:rFonts w:ascii="Times New Roman" w:hAnsi="Times New Roman"/>
          <w:sz w:val="28"/>
          <w:szCs w:val="24"/>
          <w:lang w:val="uk-UA"/>
        </w:rPr>
        <w:t>ату проведення свята «Останній дзвоник»;</w:t>
      </w:r>
    </w:p>
    <w:p w:rsidR="00D865FE" w:rsidRPr="005E55EF" w:rsidRDefault="00D865FE" w:rsidP="00F5695B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- </w:t>
      </w:r>
      <w:r>
        <w:rPr>
          <w:rFonts w:ascii="Times New Roman" w:hAnsi="Times New Roman"/>
          <w:sz w:val="28"/>
          <w:szCs w:val="24"/>
          <w:lang w:val="uk-UA"/>
        </w:rPr>
        <w:t>д</w:t>
      </w:r>
      <w:r w:rsidRPr="005E55EF">
        <w:rPr>
          <w:rFonts w:ascii="Times New Roman" w:hAnsi="Times New Roman"/>
          <w:sz w:val="28"/>
          <w:szCs w:val="24"/>
          <w:lang w:val="uk-UA"/>
        </w:rPr>
        <w:t>ату вручення документів про освіту;</w:t>
      </w:r>
    </w:p>
    <w:p w:rsidR="00D865FE" w:rsidRPr="005E55EF" w:rsidRDefault="00D865FE" w:rsidP="00F5695B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- </w:t>
      </w:r>
      <w:r>
        <w:rPr>
          <w:rFonts w:ascii="Times New Roman" w:hAnsi="Times New Roman"/>
          <w:sz w:val="28"/>
          <w:szCs w:val="24"/>
          <w:lang w:val="uk-UA"/>
        </w:rPr>
        <w:t>д</w:t>
      </w:r>
      <w:r w:rsidRPr="005E55EF">
        <w:rPr>
          <w:rFonts w:ascii="Times New Roman" w:hAnsi="Times New Roman"/>
          <w:sz w:val="28"/>
          <w:szCs w:val="24"/>
          <w:lang w:val="uk-UA"/>
        </w:rPr>
        <w:t>оцільність проведення навчальної практики;</w:t>
      </w:r>
    </w:p>
    <w:p w:rsidR="00D865FE" w:rsidRPr="005E55EF" w:rsidRDefault="00D865FE" w:rsidP="00F5695B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- </w:t>
      </w:r>
      <w:r>
        <w:rPr>
          <w:rFonts w:ascii="Times New Roman" w:hAnsi="Times New Roman"/>
          <w:sz w:val="28"/>
          <w:szCs w:val="24"/>
          <w:lang w:val="uk-UA"/>
        </w:rPr>
        <w:t>о</w:t>
      </w:r>
      <w:r w:rsidRPr="005E55EF">
        <w:rPr>
          <w:rFonts w:ascii="Times New Roman" w:hAnsi="Times New Roman"/>
          <w:sz w:val="28"/>
          <w:szCs w:val="24"/>
          <w:lang w:val="uk-UA"/>
        </w:rPr>
        <w:t>собливості організації освітнього процесу в 11-х класах під час підготовки та складання ДПА/ЗНО.</w:t>
      </w:r>
    </w:p>
    <w:p w:rsidR="00D865FE" w:rsidRPr="005E55EF" w:rsidRDefault="00D865FE" w:rsidP="005E55EF">
      <w:pPr>
        <w:tabs>
          <w:tab w:val="center" w:pos="4677"/>
          <w:tab w:val="right" w:pos="7513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1</w:t>
      </w:r>
      <w:r>
        <w:rPr>
          <w:rFonts w:ascii="Times New Roman" w:hAnsi="Times New Roman"/>
          <w:sz w:val="28"/>
          <w:szCs w:val="24"/>
          <w:lang w:val="uk-UA"/>
        </w:rPr>
        <w:t>2</w:t>
      </w:r>
      <w:r w:rsidRPr="005E55EF">
        <w:rPr>
          <w:rFonts w:ascii="Times New Roman" w:hAnsi="Times New Roman"/>
          <w:sz w:val="28"/>
          <w:szCs w:val="24"/>
          <w:lang w:val="uk-UA"/>
        </w:rPr>
        <w:t>.04.201</w:t>
      </w:r>
      <w:r>
        <w:rPr>
          <w:rFonts w:ascii="Times New Roman" w:hAnsi="Times New Roman"/>
          <w:sz w:val="28"/>
          <w:szCs w:val="24"/>
          <w:lang w:val="uk-UA"/>
        </w:rPr>
        <w:t>9</w:t>
      </w:r>
    </w:p>
    <w:p w:rsidR="00D865FE" w:rsidRPr="005E55EF" w:rsidRDefault="00D865FE" w:rsidP="005E55EF">
      <w:pPr>
        <w:tabs>
          <w:tab w:val="num" w:pos="147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1.14. Установити контроль за дотриманням термінів  семестрового та річного оцінювання навчальних досягнень учнів 3 (2) – 4-х класів (не пізніше ніж за 5 днів до закінчення навчального року) та учнів 5 – 11-х класів (не раніше ніж через 3 дні після виставлення семестрових та з урахуванням часу на вирішення спірних питань).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1.15. Забезпечити участь учнів 11-х класів у зовнішньому незалежному оцінюванні на пунктах тестування.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2</w:t>
      </w:r>
      <w:r>
        <w:rPr>
          <w:rFonts w:ascii="Times New Roman" w:hAnsi="Times New Roman"/>
          <w:sz w:val="28"/>
          <w:szCs w:val="24"/>
          <w:lang w:val="uk-UA"/>
        </w:rPr>
        <w:t>1.05.2019 - 13.06.2019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1.16. Організувати проведення у закладах освіти державної підсумкової атестації учнів 9-х класів з трьох предметів: українська мова, математика та предмет за вибором закладу.</w:t>
      </w:r>
    </w:p>
    <w:p w:rsidR="00D865FE" w:rsidRPr="005E55EF" w:rsidRDefault="00D865FE" w:rsidP="005E55EF">
      <w:pPr>
        <w:spacing w:after="0" w:line="360" w:lineRule="auto"/>
        <w:ind w:left="5664" w:firstLine="6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У строки визначені закладом загальної середньої освіти</w:t>
      </w:r>
    </w:p>
    <w:p w:rsidR="00D865FE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1.17. Організувати проведення у закладах освіти державної підсумкової атестації учнів 4-х класів початкової школи з двох предметів: українська мова (передбачає оцінювання результатів навчання з української мови та читання) і математика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3F57C3">
        <w:rPr>
          <w:rFonts w:ascii="Times New Roman" w:hAnsi="Times New Roman"/>
          <w:sz w:val="28"/>
          <w:szCs w:val="24"/>
          <w:lang w:val="uk-UA"/>
        </w:rPr>
        <w:t>(якщо особи здобувають освіту мовами національних меншин чи корінних народів або перебували за кордоном і почали вивчати українську мо</w:t>
      </w:r>
      <w:r>
        <w:rPr>
          <w:rFonts w:ascii="Times New Roman" w:hAnsi="Times New Roman"/>
          <w:sz w:val="28"/>
          <w:szCs w:val="24"/>
          <w:lang w:val="uk-UA"/>
        </w:rPr>
        <w:t>ву в поточному навчальному році</w:t>
      </w:r>
      <w:r w:rsidRPr="003F57C3">
        <w:rPr>
          <w:rFonts w:ascii="Times New Roman" w:hAnsi="Times New Roman"/>
          <w:sz w:val="28"/>
          <w:szCs w:val="24"/>
          <w:lang w:val="uk-UA"/>
        </w:rPr>
        <w:t>, замість атестації з української мови можуть проходити атестації з мови навчання).</w:t>
      </w:r>
    </w:p>
    <w:p w:rsidR="00D865FE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D865FE" w:rsidRPr="005E55EF" w:rsidRDefault="00D865FE" w:rsidP="005E55EF">
      <w:pPr>
        <w:spacing w:after="0" w:line="360" w:lineRule="auto"/>
        <w:ind w:left="5664" w:firstLine="6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У строки визначені закладом загальної середньої освіти</w:t>
      </w:r>
    </w:p>
    <w:p w:rsidR="00D865FE" w:rsidRPr="005E55EF" w:rsidRDefault="00D865FE" w:rsidP="005E55EF">
      <w:pPr>
        <w:widowControl w:val="0"/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1.18. Організувати проведення державної підсумкової атестації учнів 9-х,</w:t>
      </w:r>
      <w:r w:rsidRPr="005E55EF">
        <w:rPr>
          <w:rFonts w:ascii="Times New Roman" w:hAnsi="Times New Roman"/>
          <w:sz w:val="28"/>
          <w:szCs w:val="24"/>
          <w:lang w:val="uk-UA"/>
        </w:rPr>
        <w:br/>
        <w:t>11(12)-х класів, які навчалися за кордоном і не повернулися до початку державної підсумкової атестації.</w:t>
      </w:r>
    </w:p>
    <w:p w:rsidR="00D865FE" w:rsidRDefault="00D865FE" w:rsidP="00437354">
      <w:pPr>
        <w:spacing w:after="0" w:line="360" w:lineRule="auto"/>
        <w:ind w:left="5664" w:firstLine="6"/>
        <w:jc w:val="both"/>
        <w:rPr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У строки визначені закладом загальної середньої освіти</w:t>
      </w:r>
      <w:r w:rsidRPr="00330ED1">
        <w:t xml:space="preserve"> </w:t>
      </w:r>
    </w:p>
    <w:p w:rsidR="00D865FE" w:rsidRPr="00330ED1" w:rsidRDefault="00D865FE" w:rsidP="00437354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1.19. </w:t>
      </w:r>
      <w:r w:rsidRPr="00330ED1">
        <w:rPr>
          <w:rFonts w:ascii="Times New Roman" w:hAnsi="Times New Roman"/>
          <w:sz w:val="28"/>
          <w:szCs w:val="24"/>
          <w:lang w:val="uk-UA"/>
        </w:rPr>
        <w:t>Зарахувати результати міжнародного мовного іспиту  як атестація з іноземної мови відповідно до вимог чинного законодавства.</w:t>
      </w:r>
    </w:p>
    <w:p w:rsidR="00D865FE" w:rsidRDefault="00D865FE" w:rsidP="00437354">
      <w:pPr>
        <w:spacing w:after="0" w:line="360" w:lineRule="auto"/>
        <w:ind w:left="5664" w:firstLine="6"/>
        <w:jc w:val="both"/>
        <w:rPr>
          <w:rFonts w:ascii="Times New Roman" w:hAnsi="Times New Roman"/>
          <w:sz w:val="28"/>
          <w:szCs w:val="24"/>
          <w:lang w:val="uk-UA"/>
        </w:rPr>
      </w:pPr>
      <w:r w:rsidRPr="00330ED1">
        <w:rPr>
          <w:rFonts w:ascii="Times New Roman" w:hAnsi="Times New Roman"/>
          <w:sz w:val="28"/>
          <w:szCs w:val="24"/>
          <w:lang w:val="uk-UA"/>
        </w:rPr>
        <w:t>У строки визначені закладом загальної середньої освіти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D865FE" w:rsidRPr="005E55EF" w:rsidRDefault="00D865FE" w:rsidP="00437354">
      <w:pPr>
        <w:widowControl w:val="0"/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pacing w:val="-2"/>
          <w:sz w:val="28"/>
          <w:szCs w:val="24"/>
          <w:lang w:val="uk-UA"/>
        </w:rPr>
        <w:t>1.20</w:t>
      </w:r>
      <w:r w:rsidRPr="005E55EF">
        <w:rPr>
          <w:rFonts w:ascii="Times New Roman" w:hAnsi="Times New Roman"/>
          <w:spacing w:val="-2"/>
          <w:sz w:val="28"/>
          <w:szCs w:val="24"/>
          <w:lang w:val="uk-UA"/>
        </w:rPr>
        <w:t>. Після завершення державної підсумкової атестації</w:t>
      </w:r>
      <w:r w:rsidRPr="005E55EF">
        <w:rPr>
          <w:rFonts w:ascii="Times New Roman" w:hAnsi="Times New Roman"/>
          <w:sz w:val="28"/>
          <w:szCs w:val="24"/>
          <w:lang w:val="uk-UA"/>
        </w:rPr>
        <w:t>:</w:t>
      </w:r>
    </w:p>
    <w:p w:rsidR="00D865FE" w:rsidRPr="005E55EF" w:rsidRDefault="00D865FE" w:rsidP="005E55EF">
      <w:pPr>
        <w:tabs>
          <w:tab w:val="num" w:pos="426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</w:t>
      </w:r>
      <w:r>
        <w:rPr>
          <w:rFonts w:ascii="Times New Roman" w:hAnsi="Times New Roman"/>
          <w:sz w:val="28"/>
          <w:szCs w:val="24"/>
          <w:lang w:val="uk-UA"/>
        </w:rPr>
        <w:t>20</w:t>
      </w:r>
      <w:r w:rsidRPr="005E55EF">
        <w:rPr>
          <w:rFonts w:ascii="Times New Roman" w:hAnsi="Times New Roman"/>
          <w:sz w:val="28"/>
          <w:szCs w:val="24"/>
          <w:lang w:val="uk-UA"/>
        </w:rPr>
        <w:t>.1. Внести зміни до бази даних про випускників 9-х класів, які претендують на отримання свідоцтва про базову загальну середню освіту з відзнакою.</w:t>
      </w:r>
    </w:p>
    <w:p w:rsidR="00D865FE" w:rsidRDefault="00D865FE" w:rsidP="00437354">
      <w:pPr>
        <w:tabs>
          <w:tab w:val="center" w:pos="4677"/>
          <w:tab w:val="right" w:pos="9355"/>
        </w:tabs>
        <w:spacing w:after="0" w:line="360" w:lineRule="auto"/>
        <w:ind w:firstLine="6237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05.06.201</w:t>
      </w:r>
      <w:r>
        <w:rPr>
          <w:rFonts w:ascii="Times New Roman" w:hAnsi="Times New Roman"/>
          <w:sz w:val="28"/>
          <w:szCs w:val="24"/>
          <w:lang w:val="uk-UA"/>
        </w:rPr>
        <w:t xml:space="preserve">9 </w:t>
      </w:r>
    </w:p>
    <w:p w:rsidR="00D865FE" w:rsidRPr="005E55EF" w:rsidRDefault="00D865FE" w:rsidP="00437354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1.</w:t>
      </w:r>
      <w:r>
        <w:rPr>
          <w:rFonts w:ascii="Times New Roman" w:hAnsi="Times New Roman"/>
          <w:sz w:val="28"/>
          <w:szCs w:val="24"/>
          <w:lang w:val="uk-UA"/>
        </w:rPr>
        <w:t>20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.2. Внести зміни до бази даних про випускників </w:t>
      </w:r>
      <w:r w:rsidRPr="005E55EF">
        <w:rPr>
          <w:rFonts w:ascii="Times New Roman" w:hAnsi="Times New Roman"/>
          <w:spacing w:val="-2"/>
          <w:sz w:val="28"/>
          <w:szCs w:val="24"/>
          <w:lang w:val="uk-UA"/>
        </w:rPr>
        <w:t>11(12)-х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, які </w:t>
      </w:r>
      <w:r>
        <w:rPr>
          <w:rFonts w:ascii="Times New Roman" w:hAnsi="Times New Roman"/>
          <w:sz w:val="28"/>
          <w:szCs w:val="24"/>
          <w:lang w:val="uk-UA"/>
        </w:rPr>
        <w:t>претендують на отримання свідоцтв</w:t>
      </w:r>
      <w:r w:rsidRPr="005E55EF">
        <w:rPr>
          <w:rFonts w:ascii="Times New Roman" w:hAnsi="Times New Roman"/>
          <w:sz w:val="28"/>
          <w:szCs w:val="24"/>
          <w:lang w:val="uk-UA"/>
        </w:rPr>
        <w:t>а про повну загальну середню освіту з відзнакою.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6237"/>
        <w:jc w:val="right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До 20.06.201</w:t>
      </w:r>
      <w:r>
        <w:rPr>
          <w:rFonts w:ascii="Times New Roman" w:hAnsi="Times New Roman"/>
          <w:sz w:val="28"/>
          <w:szCs w:val="24"/>
          <w:lang w:val="uk-UA"/>
        </w:rPr>
        <w:t>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hanging="142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  2. Директору  Валківської ЗОШ І-ІІІ ступенів (Крикун С.А.) у</w:t>
      </w:r>
      <w:r>
        <w:rPr>
          <w:rFonts w:ascii="Times New Roman" w:hAnsi="Times New Roman"/>
          <w:sz w:val="28"/>
          <w:szCs w:val="24"/>
          <w:lang w:val="uk-UA"/>
        </w:rPr>
        <w:t xml:space="preserve"> разі наявності учнів-екстернів</w:t>
      </w:r>
      <w:r w:rsidRPr="005E55EF">
        <w:rPr>
          <w:rFonts w:ascii="Times New Roman" w:hAnsi="Times New Roman"/>
          <w:sz w:val="28"/>
          <w:szCs w:val="24"/>
          <w:lang w:val="uk-UA"/>
        </w:rPr>
        <w:t>: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2.1. Створити належні умови для проходження учнями-екстернами </w:t>
      </w:r>
      <w:r>
        <w:rPr>
          <w:rFonts w:ascii="Times New Roman" w:hAnsi="Times New Roman"/>
          <w:sz w:val="28"/>
          <w:szCs w:val="24"/>
          <w:lang w:val="uk-UA"/>
        </w:rPr>
        <w:t>державної підсумкової атестації</w:t>
      </w:r>
      <w:r w:rsidRPr="005E55EF">
        <w:rPr>
          <w:rFonts w:ascii="Times New Roman" w:hAnsi="Times New Roman"/>
          <w:sz w:val="28"/>
          <w:szCs w:val="24"/>
          <w:lang w:val="uk-UA"/>
        </w:rPr>
        <w:t>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670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Травень - червень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року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2.2. Здійснити річне оцінювання учнів-екстернів за курс базової або повної загальної середньої освіти з усіх предметів інваріантної скла</w:t>
      </w:r>
      <w:r>
        <w:rPr>
          <w:rFonts w:ascii="Times New Roman" w:hAnsi="Times New Roman"/>
          <w:sz w:val="28"/>
          <w:szCs w:val="24"/>
          <w:lang w:val="uk-UA"/>
        </w:rPr>
        <w:t>дової  навчальних планів</w:t>
      </w:r>
      <w:r w:rsidRPr="005E55EF">
        <w:rPr>
          <w:rFonts w:ascii="Times New Roman" w:hAnsi="Times New Roman"/>
          <w:sz w:val="28"/>
          <w:szCs w:val="24"/>
          <w:lang w:val="uk-UA"/>
        </w:rPr>
        <w:t>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670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30.04.2019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2.3. За результатами річного оцінювання учнів-екстернів</w:t>
      </w:r>
      <w:r w:rsidRPr="005E55E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/>
        </w:rPr>
        <w:t>педагогічною радою закладу прийняти рішення про допуск до складання державної підсумкової атестації.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670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30.04.2019</w:t>
      </w:r>
    </w:p>
    <w:p w:rsidR="00D865FE" w:rsidRPr="005E55EF" w:rsidRDefault="00D865FE" w:rsidP="00437354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 xml:space="preserve">3. Головному спеціалісту відділу освіти районної державної адміністрації  </w:t>
      </w:r>
      <w:r>
        <w:rPr>
          <w:rFonts w:ascii="Times New Roman" w:hAnsi="Times New Roman"/>
          <w:sz w:val="28"/>
          <w:szCs w:val="24"/>
          <w:lang w:val="uk-UA"/>
        </w:rPr>
        <w:t>(</w:t>
      </w:r>
      <w:r w:rsidRPr="005E55EF">
        <w:rPr>
          <w:rFonts w:ascii="Times New Roman" w:hAnsi="Times New Roman"/>
          <w:sz w:val="28"/>
          <w:szCs w:val="24"/>
          <w:lang w:val="uk-UA"/>
        </w:rPr>
        <w:t>Трусова Н.І</w:t>
      </w:r>
      <w:r>
        <w:rPr>
          <w:rFonts w:ascii="Times New Roman" w:hAnsi="Times New Roman"/>
          <w:sz w:val="28"/>
          <w:szCs w:val="24"/>
          <w:lang w:val="uk-UA"/>
        </w:rPr>
        <w:t>.)</w:t>
      </w:r>
      <w:r w:rsidRPr="005E55EF">
        <w:rPr>
          <w:rFonts w:ascii="Times New Roman" w:hAnsi="Times New Roman"/>
          <w:sz w:val="28"/>
          <w:szCs w:val="24"/>
          <w:lang w:val="uk-UA"/>
        </w:rPr>
        <w:t>: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3.1. Надати до відділу дошкільної, загальної середньої, корекційної та позашкільної освіти управління освіти і науки Департаменту освіти і науки Харківської обласної державної адміністрації інформацію про проведення свята «Останній дзвоник» та випускних вечорів за встановленими у  Плані  роботи Департаменту освіти і науки Харківської обласної державної адміністр</w:t>
      </w:r>
      <w:r>
        <w:rPr>
          <w:rFonts w:ascii="Times New Roman" w:hAnsi="Times New Roman"/>
          <w:sz w:val="28"/>
          <w:szCs w:val="24"/>
          <w:lang w:val="uk-UA"/>
        </w:rPr>
        <w:t>ації 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заступником директора Департаменту освіти і науки Харківської обласної де</w:t>
      </w:r>
      <w:r>
        <w:rPr>
          <w:rFonts w:ascii="Times New Roman" w:hAnsi="Times New Roman"/>
          <w:sz w:val="28"/>
          <w:szCs w:val="24"/>
          <w:lang w:val="uk-UA"/>
        </w:rPr>
        <w:t>ржавної адміністрації 28.12.2018</w:t>
      </w:r>
      <w:r w:rsidRPr="005E55EF">
        <w:rPr>
          <w:rFonts w:ascii="Times New Roman" w:hAnsi="Times New Roman"/>
          <w:sz w:val="28"/>
          <w:szCs w:val="24"/>
          <w:lang w:val="uk-UA"/>
        </w:rPr>
        <w:t>, формами (додатки №№ СВ-1,СВ-2, СВ-3).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5670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15.04.2019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3.2. </w:t>
      </w:r>
      <w:r w:rsidRPr="005E55EF">
        <w:rPr>
          <w:rFonts w:ascii="Times New Roman" w:hAnsi="Times New Roman"/>
          <w:sz w:val="28"/>
          <w:szCs w:val="28"/>
          <w:lang w:val="uk-UA"/>
        </w:rPr>
        <w:t>Надіслати до відділу дошкільної, загальної середньої, корекційної та позашкільної освіти управління освіти і науки Департаменту освіти і науки Харківської обласної державної адміністрації інформацію про випускників, які нагороджуються золотою медаллю «За високі досягнення у навчанні» та срібною медаллю «За досягнення у навчанні»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за встановленими у Плані роботи Департаменту освіти і науки Харківської обласної</w:t>
      </w:r>
      <w:r>
        <w:rPr>
          <w:rFonts w:ascii="Times New Roman" w:hAnsi="Times New Roman"/>
          <w:sz w:val="28"/>
          <w:szCs w:val="24"/>
          <w:lang w:val="uk-UA"/>
        </w:rPr>
        <w:t xml:space="preserve"> державної адміністрації 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заступником директора Департаменту освіти і науки Харківської обласної де</w:t>
      </w:r>
      <w:r>
        <w:rPr>
          <w:rFonts w:ascii="Times New Roman" w:hAnsi="Times New Roman"/>
          <w:sz w:val="28"/>
          <w:szCs w:val="24"/>
          <w:lang w:val="uk-UA"/>
        </w:rPr>
        <w:t>ржавної адміністрації 28.12.2018</w:t>
      </w:r>
      <w:r w:rsidRPr="005E55EF">
        <w:rPr>
          <w:rFonts w:ascii="Times New Roman" w:hAnsi="Times New Roman"/>
          <w:sz w:val="28"/>
          <w:szCs w:val="24"/>
          <w:lang w:val="uk-UA"/>
        </w:rPr>
        <w:t>, фор</w:t>
      </w:r>
      <w:r>
        <w:rPr>
          <w:rFonts w:ascii="Times New Roman" w:hAnsi="Times New Roman"/>
          <w:sz w:val="28"/>
          <w:szCs w:val="24"/>
          <w:lang w:val="uk-UA"/>
        </w:rPr>
        <w:t>мами  (додатки №№ 15,16</w:t>
      </w:r>
      <w:r w:rsidRPr="005E55EF">
        <w:rPr>
          <w:rFonts w:ascii="Times New Roman" w:hAnsi="Times New Roman"/>
          <w:sz w:val="28"/>
          <w:szCs w:val="24"/>
          <w:lang w:val="uk-UA"/>
        </w:rPr>
        <w:t>).</w:t>
      </w:r>
    </w:p>
    <w:p w:rsidR="00D865FE" w:rsidRPr="005E55EF" w:rsidRDefault="00D865FE" w:rsidP="005E55EF">
      <w:pPr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30.04.2019 (попередня)</w:t>
      </w:r>
    </w:p>
    <w:p w:rsidR="00D865FE" w:rsidRPr="005E55EF" w:rsidRDefault="00D865FE" w:rsidP="005228A4">
      <w:pPr>
        <w:spacing w:after="0" w:line="360" w:lineRule="auto"/>
        <w:ind w:left="5664" w:firstLine="708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30.06.2019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(остаточна)</w:t>
      </w:r>
    </w:p>
    <w:p w:rsidR="00D865FE" w:rsidRPr="005E55EF" w:rsidRDefault="00D865FE" w:rsidP="005E55EF">
      <w:pPr>
        <w:tabs>
          <w:tab w:val="num" w:pos="1245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/>
        </w:rPr>
        <w:t>3.3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.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Ужити необхідних заходів із питан</w:t>
      </w:r>
      <w:r>
        <w:rPr>
          <w:rFonts w:ascii="Times New Roman" w:hAnsi="Times New Roman"/>
          <w:sz w:val="28"/>
          <w:szCs w:val="24"/>
          <w:lang w:val="uk-UA" w:eastAsia="ru-RU"/>
        </w:rPr>
        <w:t>ь організованого закінчення 2018/2019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 навчального року, проведення державної підсумкової атестації учнів 4-х, 9-х, 11(12)-х класів.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9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Квітень-червень 201</w:t>
      </w:r>
      <w:r>
        <w:rPr>
          <w:rFonts w:ascii="Times New Roman" w:hAnsi="Times New Roman"/>
          <w:sz w:val="28"/>
          <w:szCs w:val="24"/>
          <w:lang w:val="uk-UA" w:eastAsia="ru-RU"/>
        </w:rPr>
        <w:t>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року</w:t>
      </w:r>
    </w:p>
    <w:p w:rsidR="00D865FE" w:rsidRPr="005E55EF" w:rsidRDefault="00D865FE" w:rsidP="005E55EF">
      <w:pPr>
        <w:tabs>
          <w:tab w:val="num" w:pos="1245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3.4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. Здійснити контроль щодо організованого закінчення поточного навчального року та проведення державної підсумкової атестації учнів 4-х, 9-х, 11 (12)-х класів, у встановленому законодавством порядку.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9"/>
        <w:jc w:val="right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Квітень-червень 2019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року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3.5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. Здійснювати контроль за роботою закладів загальної середньої освіти з питань виконання  Державного стандарту початкової загальної освіти, затвердженого постановою Кабінету Міністрів України 20.04.2011 № 462, Державного стандарту базової і повної загальної середньої освіти, затвердженого постановою Кабінету Міністрів України 23.11.2011 № 1392.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right="-1" w:firstLine="6379"/>
        <w:jc w:val="right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До 24.06.2019</w:t>
      </w:r>
    </w:p>
    <w:p w:rsidR="00D865FE" w:rsidRPr="005E55EF" w:rsidRDefault="00D865FE" w:rsidP="005E55EF">
      <w:pPr>
        <w:tabs>
          <w:tab w:val="num" w:pos="147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3.6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. Узяти на контроль роботу закладів загальної середньої освіти із питань своєчасного виставлення випускникам 4-х класів балів за державну підсумкову атестацію й річне оцінювання з української мови та читання і математики. </w:t>
      </w:r>
    </w:p>
    <w:p w:rsidR="00D865FE" w:rsidRPr="005E55EF" w:rsidRDefault="00D865FE" w:rsidP="005E55EF">
      <w:pPr>
        <w:tabs>
          <w:tab w:val="center" w:pos="4677"/>
          <w:tab w:val="left" w:pos="6096"/>
          <w:tab w:val="right" w:pos="9355"/>
        </w:tabs>
        <w:spacing w:after="0" w:line="360" w:lineRule="auto"/>
        <w:ind w:left="567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Не пізніше ніж за 5 днів до </w:t>
      </w:r>
    </w:p>
    <w:p w:rsidR="00D865FE" w:rsidRPr="005E55EF" w:rsidRDefault="00D865FE" w:rsidP="005E55EF">
      <w:pPr>
        <w:tabs>
          <w:tab w:val="center" w:pos="4677"/>
          <w:tab w:val="left" w:pos="6096"/>
          <w:tab w:val="right" w:pos="9355"/>
        </w:tabs>
        <w:spacing w:after="0" w:line="360" w:lineRule="auto"/>
        <w:ind w:left="567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закінчення навчального року</w:t>
      </w:r>
    </w:p>
    <w:p w:rsidR="00D865FE" w:rsidRPr="005E55EF" w:rsidRDefault="00D865FE" w:rsidP="005E55EF">
      <w:pPr>
        <w:tabs>
          <w:tab w:val="num" w:pos="147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3.7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.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У</w:t>
      </w:r>
      <w:r w:rsidRPr="005E55EF">
        <w:rPr>
          <w:rFonts w:ascii="Times New Roman" w:hAnsi="Times New Roman"/>
          <w:sz w:val="28"/>
          <w:szCs w:val="24"/>
          <w:lang w:eastAsia="ru-RU"/>
        </w:rPr>
        <w:t>становити контроль за дотриманням термінів семестрового та річного оцінювання навчальних досягнень: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3.7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.1.  Учнів 3 (</w:t>
      </w:r>
      <w:r w:rsidRPr="005E55EF">
        <w:rPr>
          <w:rFonts w:ascii="Times New Roman" w:hAnsi="Times New Roman"/>
          <w:sz w:val="28"/>
          <w:szCs w:val="24"/>
          <w:lang w:eastAsia="ru-RU"/>
        </w:rPr>
        <w:t>2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) </w:t>
      </w:r>
      <w:r w:rsidRPr="005E55EF">
        <w:rPr>
          <w:rFonts w:ascii="Times New Roman" w:hAnsi="Times New Roman"/>
          <w:sz w:val="28"/>
          <w:szCs w:val="24"/>
          <w:lang w:eastAsia="ru-RU"/>
        </w:rPr>
        <w:t>– 4-х класів.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270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Не пізніше ніж за 5 днів до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270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закінчення навчального року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3.7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.2.  Учнів 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5 –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11-</w:t>
      </w:r>
      <w:r w:rsidRPr="005E55EF">
        <w:rPr>
          <w:rFonts w:ascii="Times New Roman" w:hAnsi="Times New Roman"/>
          <w:sz w:val="28"/>
          <w:szCs w:val="24"/>
          <w:lang w:eastAsia="ru-RU"/>
        </w:rPr>
        <w:t>х класів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414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Не раніше ніж через 3 дні після виставленн семестрових та з урахуванням часу на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414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вирішення спірних питань</w:t>
      </w:r>
    </w:p>
    <w:p w:rsidR="00D865FE" w:rsidRPr="005E55EF" w:rsidRDefault="00D865FE" w:rsidP="005E55EF">
      <w:pPr>
        <w:widowControl w:val="0"/>
        <w:tabs>
          <w:tab w:val="left" w:pos="360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4</w:t>
      </w:r>
      <w:r w:rsidRPr="005E55EF">
        <w:rPr>
          <w:rFonts w:ascii="Times New Roman" w:hAnsi="Times New Roman"/>
          <w:sz w:val="28"/>
          <w:szCs w:val="24"/>
          <w:lang w:eastAsia="ru-RU"/>
        </w:rPr>
        <w:t>. Районному методичному кабінету відділ</w:t>
      </w:r>
      <w:r>
        <w:rPr>
          <w:rFonts w:ascii="Times New Roman" w:hAnsi="Times New Roman"/>
          <w:sz w:val="28"/>
          <w:szCs w:val="24"/>
          <w:lang w:val="uk-UA" w:eastAsia="ru-RU"/>
        </w:rPr>
        <w:t>у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 освіти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(Іванська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Л.П.</w:t>
      </w:r>
      <w:r w:rsidRPr="005E55EF">
        <w:rPr>
          <w:rFonts w:ascii="Times New Roman" w:hAnsi="Times New Roman"/>
          <w:sz w:val="28"/>
          <w:szCs w:val="24"/>
          <w:lang w:eastAsia="ru-RU"/>
        </w:rPr>
        <w:t>):</w:t>
      </w:r>
    </w:p>
    <w:p w:rsidR="00D865FE" w:rsidRPr="005E55EF" w:rsidRDefault="00D865FE" w:rsidP="005E55EF">
      <w:pPr>
        <w:widowControl w:val="0"/>
        <w:tabs>
          <w:tab w:val="left" w:pos="630"/>
          <w:tab w:val="left" w:pos="3600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4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.1.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Здійснювати організаційно-методичний супровід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 з питань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організованого закінчення поточного навчального року та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 проведення державної підсумкової атестації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учнів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 4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-х</w:t>
      </w:r>
      <w:r w:rsidRPr="005E55EF">
        <w:rPr>
          <w:rFonts w:ascii="Times New Roman" w:hAnsi="Times New Roman"/>
          <w:sz w:val="28"/>
          <w:szCs w:val="24"/>
          <w:lang w:eastAsia="ru-RU"/>
        </w:rPr>
        <w:t>, 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-х</w:t>
      </w:r>
      <w:r w:rsidRPr="005E55EF">
        <w:rPr>
          <w:rFonts w:ascii="Times New Roman" w:hAnsi="Times New Roman"/>
          <w:sz w:val="28"/>
          <w:szCs w:val="24"/>
          <w:lang w:eastAsia="ru-RU"/>
        </w:rPr>
        <w:t>, 11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(12)</w:t>
      </w:r>
      <w:r w:rsidRPr="005E55EF">
        <w:rPr>
          <w:rFonts w:ascii="Times New Roman" w:hAnsi="Times New Roman"/>
          <w:sz w:val="28"/>
          <w:szCs w:val="24"/>
          <w:lang w:eastAsia="ru-RU"/>
        </w:rPr>
        <w:t>-х клас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ів</w:t>
      </w:r>
      <w:r w:rsidRPr="005E55EF">
        <w:rPr>
          <w:rFonts w:ascii="Times New Roman" w:hAnsi="Times New Roman"/>
          <w:sz w:val="28"/>
          <w:szCs w:val="24"/>
          <w:lang w:eastAsia="ru-RU"/>
        </w:rPr>
        <w:t>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left="6300" w:hanging="360"/>
        <w:jc w:val="right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Квітень-червень 2019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року 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before="60"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5E55EF">
        <w:rPr>
          <w:rFonts w:ascii="Times New Roman" w:hAnsi="Times New Roman"/>
          <w:sz w:val="28"/>
          <w:szCs w:val="24"/>
          <w:lang w:val="uk-UA" w:eastAsia="ru-RU"/>
        </w:rPr>
        <w:t>4</w:t>
      </w:r>
      <w:r w:rsidRPr="005E55EF">
        <w:rPr>
          <w:rFonts w:ascii="Times New Roman" w:hAnsi="Times New Roman"/>
          <w:sz w:val="28"/>
          <w:szCs w:val="24"/>
          <w:lang w:eastAsia="ru-RU"/>
        </w:rPr>
        <w:t>.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2</w:t>
      </w:r>
      <w:r w:rsidRPr="005E55EF">
        <w:rPr>
          <w:rFonts w:ascii="Times New Roman" w:hAnsi="Times New Roman"/>
          <w:sz w:val="28"/>
          <w:szCs w:val="24"/>
          <w:lang w:eastAsia="ru-RU"/>
        </w:rPr>
        <w:t>. Проаналізувати результати державної підсумкової атестації учнів 4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-х</w:t>
      </w:r>
      <w:r w:rsidRPr="005E55EF">
        <w:rPr>
          <w:rFonts w:ascii="Times New Roman" w:hAnsi="Times New Roman"/>
          <w:sz w:val="28"/>
          <w:szCs w:val="24"/>
          <w:lang w:eastAsia="ru-RU"/>
        </w:rPr>
        <w:t>, 9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-х</w:t>
      </w:r>
      <w:r w:rsidRPr="005E55EF">
        <w:rPr>
          <w:rFonts w:ascii="Times New Roman" w:hAnsi="Times New Roman"/>
          <w:sz w:val="28"/>
          <w:szCs w:val="24"/>
          <w:lang w:eastAsia="ru-RU"/>
        </w:rPr>
        <w:t>, 11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(12)</w:t>
      </w:r>
      <w:r w:rsidRPr="005E55EF">
        <w:rPr>
          <w:rFonts w:ascii="Times New Roman" w:hAnsi="Times New Roman"/>
          <w:sz w:val="28"/>
          <w:szCs w:val="24"/>
          <w:lang w:eastAsia="ru-RU"/>
        </w:rPr>
        <w:t>-х класів у розрізі кожного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sz w:val="28"/>
          <w:szCs w:val="24"/>
          <w:lang w:eastAsia="ru-RU"/>
        </w:rPr>
        <w:t>закладу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 загальної середньої освіти</w:t>
      </w:r>
      <w:r w:rsidRPr="005E55EF">
        <w:rPr>
          <w:rFonts w:ascii="Times New Roman" w:hAnsi="Times New Roman"/>
          <w:sz w:val="28"/>
          <w:szCs w:val="24"/>
          <w:lang w:eastAsia="ru-RU"/>
        </w:rPr>
        <w:t>.</w:t>
      </w:r>
    </w:p>
    <w:p w:rsidR="00D865FE" w:rsidRDefault="00D865FE" w:rsidP="005E55EF">
      <w:pPr>
        <w:tabs>
          <w:tab w:val="center" w:pos="4677"/>
          <w:tab w:val="right" w:pos="9355"/>
        </w:tabs>
        <w:spacing w:before="60" w:after="0" w:line="360" w:lineRule="auto"/>
        <w:jc w:val="right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eastAsia="ru-RU"/>
        </w:rPr>
        <w:t xml:space="preserve">До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01</w:t>
      </w:r>
      <w:r w:rsidRPr="005E55EF">
        <w:rPr>
          <w:rFonts w:ascii="Times New Roman" w:hAnsi="Times New Roman"/>
          <w:sz w:val="28"/>
          <w:szCs w:val="24"/>
          <w:lang w:eastAsia="ru-RU"/>
        </w:rPr>
        <w:t>.0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7</w:t>
      </w:r>
      <w:r w:rsidRPr="005E55EF">
        <w:rPr>
          <w:rFonts w:ascii="Times New Roman" w:hAnsi="Times New Roman"/>
          <w:sz w:val="28"/>
          <w:szCs w:val="24"/>
          <w:lang w:eastAsia="ru-RU"/>
        </w:rPr>
        <w:t>.201</w:t>
      </w:r>
      <w:r>
        <w:rPr>
          <w:rFonts w:ascii="Times New Roman" w:hAnsi="Times New Roman"/>
          <w:sz w:val="28"/>
          <w:szCs w:val="24"/>
          <w:lang w:val="uk-UA" w:eastAsia="ru-RU"/>
        </w:rPr>
        <w:t>9</w:t>
      </w:r>
      <w:bookmarkStart w:id="0" w:name="_GoBack"/>
      <w:bookmarkEnd w:id="0"/>
    </w:p>
    <w:p w:rsidR="00D865FE" w:rsidRPr="005E55EF" w:rsidRDefault="00D865FE" w:rsidP="008749B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4.3. </w:t>
      </w:r>
      <w:r w:rsidRPr="005E55EF">
        <w:rPr>
          <w:rFonts w:ascii="Times New Roman" w:hAnsi="Times New Roman"/>
          <w:sz w:val="28"/>
          <w:szCs w:val="24"/>
          <w:lang w:val="uk-UA"/>
        </w:rPr>
        <w:t>Узагальнити та проаналізувати результати проведення державної підсумкової атестації учнів 4-х, 9-х, 11(12)-х класів. Узагальнену інформацію надати до відділу дошкільної, загальної середньої, корекційної та позашкільної освіти управління освіти і науки Департаменту освіти і науки Харківської обласної державної адміністрації за встановленими у Плані роботи Департаменту освіти і науки Харківської обласної</w:t>
      </w:r>
      <w:r>
        <w:rPr>
          <w:rFonts w:ascii="Times New Roman" w:hAnsi="Times New Roman"/>
          <w:sz w:val="28"/>
          <w:szCs w:val="24"/>
          <w:lang w:val="uk-UA"/>
        </w:rPr>
        <w:t xml:space="preserve"> державної адміністрації на 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рік, затвердженого заступником директора Департаменту освіти і науки Харківської обласної де</w:t>
      </w:r>
      <w:r>
        <w:rPr>
          <w:rFonts w:ascii="Times New Roman" w:hAnsi="Times New Roman"/>
          <w:sz w:val="28"/>
          <w:szCs w:val="24"/>
          <w:lang w:val="uk-UA"/>
        </w:rPr>
        <w:t>ржавної адміністрації 28.12.2018</w:t>
      </w:r>
      <w:r w:rsidRPr="005E55EF">
        <w:rPr>
          <w:rFonts w:ascii="Times New Roman" w:hAnsi="Times New Roman"/>
          <w:sz w:val="28"/>
          <w:szCs w:val="24"/>
          <w:lang w:val="uk-UA"/>
        </w:rPr>
        <w:t>, формами (дод</w:t>
      </w:r>
      <w:r>
        <w:rPr>
          <w:rFonts w:ascii="Times New Roman" w:hAnsi="Times New Roman"/>
          <w:sz w:val="28"/>
          <w:szCs w:val="24"/>
          <w:lang w:val="uk-UA"/>
        </w:rPr>
        <w:t>атки №№ ДПА-1, ДПА-2, ДПА-3,</w:t>
      </w:r>
      <w:r w:rsidRPr="008749BF">
        <w:rPr>
          <w:lang w:val="uk-UA"/>
        </w:rPr>
        <w:t xml:space="preserve"> </w:t>
      </w:r>
      <w:r w:rsidRPr="008749BF">
        <w:rPr>
          <w:rFonts w:ascii="Times New Roman" w:hAnsi="Times New Roman"/>
          <w:sz w:val="28"/>
          <w:szCs w:val="24"/>
          <w:lang w:val="uk-UA"/>
        </w:rPr>
        <w:t>ДПА 4-6, ДПА 7-9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). </w:t>
      </w:r>
    </w:p>
    <w:p w:rsidR="00D865FE" w:rsidRPr="005E55EF" w:rsidRDefault="00D865FE" w:rsidP="00515CE3">
      <w:pPr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                                                                       До 30.05.2019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4-ті класи</w:t>
      </w:r>
    </w:p>
    <w:p w:rsidR="00D865FE" w:rsidRPr="005E55EF" w:rsidRDefault="00D865FE" w:rsidP="00515CE3">
      <w:pPr>
        <w:tabs>
          <w:tab w:val="center" w:pos="4677"/>
          <w:tab w:val="right" w:pos="9355"/>
        </w:tabs>
        <w:spacing w:after="0" w:line="360" w:lineRule="auto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                                                                          До 25.06.2019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9-ті класи</w:t>
      </w:r>
    </w:p>
    <w:p w:rsidR="00D865FE" w:rsidRPr="005E55EF" w:rsidRDefault="00D865FE" w:rsidP="00515CE3">
      <w:pPr>
        <w:tabs>
          <w:tab w:val="center" w:pos="4677"/>
          <w:tab w:val="right" w:pos="9355"/>
        </w:tabs>
        <w:spacing w:after="0" w:line="360" w:lineRule="auto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30.06.2019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 – 11 (12)-ті   класи</w:t>
      </w:r>
    </w:p>
    <w:p w:rsidR="00D865FE" w:rsidRPr="005E55EF" w:rsidRDefault="00D865FE" w:rsidP="005E55EF">
      <w:pPr>
        <w:tabs>
          <w:tab w:val="left" w:pos="420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4.4</w:t>
      </w:r>
      <w:r w:rsidRPr="005E55EF">
        <w:rPr>
          <w:rFonts w:ascii="Times New Roman" w:hAnsi="Times New Roman"/>
          <w:sz w:val="28"/>
          <w:szCs w:val="24"/>
          <w:lang w:val="uk-UA"/>
        </w:rPr>
        <w:t xml:space="preserve">. Надати методичну та консультативну допомогу керівникам закладів загальної середньої освіти із питань проходження державної підсумкової атестації учнями випускних класів, які є учасниками </w:t>
      </w:r>
      <w:r w:rsidRPr="005E55EF">
        <w:rPr>
          <w:rFonts w:ascii="Times New Roman" w:hAnsi="Times New Roman"/>
          <w:sz w:val="28"/>
          <w:szCs w:val="28"/>
          <w:lang w:val="uk-UA"/>
        </w:rPr>
        <w:t>міжнародних предметних олімпіад та фінальних етапів турнірів, конкурсів, які мають статус міжнародних відповідно до законодавства України, учасниками IV етапів Всеукраїнських учнівських олімпіад, учасниками ІІІ етапів Всеукраїнських конкурсів-захистів науково-дослідницьких робіт Малої академії наук України, учасниками тренувальних зборів із підготовки до олімпіад, турнірів, змагань, конкурсів, що мають статус міжнародних відповідно до законодавства України,</w:t>
      </w:r>
      <w:r w:rsidRPr="005E55EF">
        <w:rPr>
          <w:rFonts w:ascii="Arial" w:hAnsi="Arial" w:cs="Arial"/>
          <w:sz w:val="28"/>
          <w:szCs w:val="24"/>
          <w:shd w:val="clear" w:color="auto" w:fill="FFFFFF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і відбуваються під час проведення атестації </w:t>
      </w:r>
      <w:r w:rsidRPr="005E55EF">
        <w:rPr>
          <w:rFonts w:ascii="Times New Roman" w:hAnsi="Times New Roman"/>
          <w:sz w:val="28"/>
          <w:szCs w:val="24"/>
          <w:lang w:val="uk-UA"/>
        </w:rPr>
        <w:t>та проведення в цілому державної</w:t>
      </w:r>
      <w:r w:rsidRPr="005E55EF">
        <w:rPr>
          <w:rFonts w:ascii="Times New Roman" w:hAnsi="Times New Roman"/>
          <w:color w:val="FF0000"/>
          <w:sz w:val="28"/>
          <w:szCs w:val="24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/>
        </w:rPr>
        <w:t>підсумкової атестації.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ind w:firstLine="6237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30.04.2019</w:t>
      </w:r>
    </w:p>
    <w:p w:rsidR="00D865FE" w:rsidRPr="005E55EF" w:rsidRDefault="00D865FE" w:rsidP="005E55EF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color w:val="FF0000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4.5</w:t>
      </w:r>
      <w:r w:rsidRPr="005E55EF">
        <w:rPr>
          <w:rFonts w:ascii="Times New Roman" w:hAnsi="Times New Roman"/>
          <w:sz w:val="28"/>
          <w:szCs w:val="24"/>
          <w:lang w:val="uk-UA"/>
        </w:rPr>
        <w:t>. Створити апеляційні комісії з кожного предмета з якого державна підсумкова атестація проводиться у закладі освіти.</w:t>
      </w:r>
    </w:p>
    <w:p w:rsidR="00D865FE" w:rsidRPr="005E55EF" w:rsidRDefault="00D865FE" w:rsidP="005E55EF">
      <w:pPr>
        <w:widowControl w:val="0"/>
        <w:tabs>
          <w:tab w:val="center" w:pos="4677"/>
          <w:tab w:val="right" w:pos="9355"/>
        </w:tabs>
        <w:spacing w:after="0" w:line="360" w:lineRule="auto"/>
        <w:ind w:left="6237"/>
        <w:jc w:val="right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До 10.05.2019</w:t>
      </w:r>
    </w:p>
    <w:p w:rsidR="00D865FE" w:rsidRPr="005E55EF" w:rsidRDefault="00D865FE" w:rsidP="005E55EF">
      <w:pPr>
        <w:tabs>
          <w:tab w:val="num" w:pos="1134"/>
          <w:tab w:val="center" w:pos="4677"/>
          <w:tab w:val="right" w:pos="9355"/>
        </w:tabs>
        <w:spacing w:after="0" w:line="36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E55EF">
        <w:rPr>
          <w:rFonts w:ascii="Times New Roman" w:hAnsi="Times New Roman"/>
          <w:sz w:val="28"/>
          <w:szCs w:val="24"/>
          <w:lang w:val="uk-UA"/>
        </w:rPr>
        <w:t>5. </w:t>
      </w:r>
      <w:r w:rsidRPr="005E55EF">
        <w:rPr>
          <w:rFonts w:ascii="Times New Roman" w:hAnsi="Times New Roman"/>
          <w:sz w:val="28"/>
          <w:szCs w:val="24"/>
          <w:lang w:eastAsia="ru-RU"/>
        </w:rPr>
        <w:t xml:space="preserve">Контроль за виконанням даного наказу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 xml:space="preserve">покласти на головного спеціаліста відділу освіти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Трусову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Н.І.</w:t>
      </w:r>
      <w:r w:rsidRPr="005E55EF"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D865FE" w:rsidRPr="005E55EF" w:rsidRDefault="00D865FE" w:rsidP="005E55EF">
      <w:pPr>
        <w:tabs>
          <w:tab w:val="num" w:pos="54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65FE" w:rsidRDefault="00D865FE" w:rsidP="00515C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 xml:space="preserve">Начальник </w:t>
      </w:r>
    </w:p>
    <w:p w:rsidR="00D865FE" w:rsidRPr="005E55EF" w:rsidRDefault="00D865FE" w:rsidP="00515C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відділу освіти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В. </w:t>
      </w: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Н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ОВОСЕЛ</w:t>
      </w:r>
    </w:p>
    <w:p w:rsidR="00D865FE" w:rsidRDefault="00D865FE" w:rsidP="005E55EF">
      <w:pPr>
        <w:spacing w:after="0" w:line="240" w:lineRule="auto"/>
        <w:ind w:right="4251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right="4251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Наталія </w:t>
      </w:r>
      <w:r w:rsidRPr="005E55EF">
        <w:rPr>
          <w:rFonts w:ascii="Times New Roman" w:hAnsi="Times New Roman"/>
          <w:sz w:val="24"/>
          <w:szCs w:val="24"/>
          <w:lang w:val="uk-UA" w:eastAsia="ru-RU"/>
        </w:rPr>
        <w:t>Трусова,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sz w:val="24"/>
          <w:szCs w:val="24"/>
          <w:lang w:val="uk-UA" w:eastAsia="ru-RU"/>
        </w:rPr>
        <w:t>5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5E55EF">
        <w:rPr>
          <w:rFonts w:ascii="Times New Roman" w:hAnsi="Times New Roman"/>
          <w:sz w:val="24"/>
          <w:szCs w:val="24"/>
          <w:lang w:val="uk-UA" w:eastAsia="ru-RU"/>
        </w:rPr>
        <w:t xml:space="preserve"> 25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  <w:r w:rsidRPr="005E55EF">
        <w:rPr>
          <w:rFonts w:ascii="Times New Roman" w:hAnsi="Times New Roman"/>
          <w:sz w:val="24"/>
          <w:szCs w:val="24"/>
          <w:lang w:val="uk-UA" w:eastAsia="ru-RU"/>
        </w:rPr>
        <w:t>59</w:t>
      </w: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18"/>
          <w:szCs w:val="1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4560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ЗАТВЕРДЖЕНО</w:t>
      </w:r>
    </w:p>
    <w:p w:rsidR="00D865FE" w:rsidRPr="005E55EF" w:rsidRDefault="00D865FE" w:rsidP="005E55EF">
      <w:pPr>
        <w:spacing w:after="0" w:line="240" w:lineRule="auto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наказом начальника відділу освіти </w:t>
      </w:r>
    </w:p>
    <w:p w:rsidR="00D865FE" w:rsidRDefault="00D865FE" w:rsidP="005E55EF">
      <w:pPr>
        <w:spacing w:after="0" w:line="240" w:lineRule="auto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Валківської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районної     державної адміністрації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</w:p>
    <w:p w:rsidR="00D865FE" w:rsidRPr="005E55EF" w:rsidRDefault="00D865FE" w:rsidP="005E55EF">
      <w:pPr>
        <w:spacing w:after="0" w:line="240" w:lineRule="auto"/>
        <w:ind w:left="504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від 11.04.2019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val="uk-UA" w:eastAsia="ru-RU"/>
        </w:rPr>
        <w:t>59</w:t>
      </w: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Склад апеляційних комісій з предметів державної підсумкової атестації у загальноосвітніх навчальних закладах Валківського району</w:t>
      </w: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Новосел В.В. - голова апеляційної комісії,  начальник відділу освіти.</w:t>
      </w:r>
    </w:p>
    <w:p w:rsidR="00D865FE" w:rsidRPr="005E55EF" w:rsidRDefault="00D865FE" w:rsidP="005E55EF">
      <w:pPr>
        <w:numPr>
          <w:ilvl w:val="1"/>
          <w:numId w:val="1"/>
        </w:numPr>
        <w:tabs>
          <w:tab w:val="num" w:pos="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865FE" w:rsidRPr="005E55EF" w:rsidRDefault="00D865FE" w:rsidP="005E55EF">
      <w:pPr>
        <w:numPr>
          <w:ilvl w:val="1"/>
          <w:numId w:val="1"/>
        </w:numPr>
        <w:tabs>
          <w:tab w:val="num" w:pos="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/>
        </w:rPr>
      </w:pPr>
      <w:r w:rsidRPr="005E55EF">
        <w:rPr>
          <w:rFonts w:ascii="Times New Roman" w:hAnsi="Times New Roman"/>
          <w:b/>
          <w:sz w:val="28"/>
          <w:szCs w:val="28"/>
          <w:lang/>
        </w:rPr>
        <w:t>Українська мова, українська література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Ковтун Н.Г. 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методист </w:t>
      </w:r>
      <w:r w:rsidRPr="005E55EF">
        <w:rPr>
          <w:rFonts w:ascii="Times New Roman" w:hAnsi="Times New Roman"/>
          <w:sz w:val="28"/>
          <w:szCs w:val="28"/>
          <w:lang w:val="uk-UA"/>
        </w:rPr>
        <w:t>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Коляда Т.В. - </w:t>
      </w:r>
      <w:r w:rsidRPr="005E55EF">
        <w:rPr>
          <w:rFonts w:ascii="Times New Roman" w:hAnsi="Times New Roman"/>
          <w:sz w:val="28"/>
          <w:szCs w:val="28"/>
          <w:lang/>
        </w:rPr>
        <w:t>член комісії, учитель української мови та літератур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/>
          <w:sz w:val="28"/>
          <w:szCs w:val="28"/>
          <w:lang w:val="uk-UA"/>
        </w:rPr>
        <w:t>КЗ                       «</w:t>
      </w:r>
      <w:r>
        <w:rPr>
          <w:rFonts w:ascii="Times New Roman" w:hAnsi="Times New Roman"/>
          <w:sz w:val="28"/>
          <w:szCs w:val="28"/>
          <w:lang/>
        </w:rPr>
        <w:t>Валківськ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/>
        </w:rPr>
        <w:t xml:space="preserve"> ліце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5E55EF">
        <w:rPr>
          <w:rFonts w:ascii="Times New Roman" w:hAnsi="Times New Roman"/>
          <w:sz w:val="28"/>
          <w:szCs w:val="28"/>
          <w:lang/>
        </w:rPr>
        <w:t xml:space="preserve"> ім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E55EF">
        <w:rPr>
          <w:rFonts w:ascii="Times New Roman" w:hAnsi="Times New Roman"/>
          <w:sz w:val="28"/>
          <w:szCs w:val="28"/>
          <w:lang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E55EF">
        <w:rPr>
          <w:rFonts w:ascii="Times New Roman" w:hAnsi="Times New Roman"/>
          <w:sz w:val="28"/>
          <w:szCs w:val="28"/>
          <w:lang/>
        </w:rPr>
        <w:t>Масельського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5E55EF">
        <w:rPr>
          <w:rFonts w:ascii="Times New Roman" w:hAnsi="Times New Roman"/>
          <w:sz w:val="28"/>
          <w:szCs w:val="28"/>
          <w:lang w:val="uk-UA"/>
        </w:rPr>
        <w:t>, керівник районного методичного об’єднання вчителів української мови та літератури літератури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Котляр Р.П. - </w:t>
      </w:r>
      <w:r w:rsidRPr="005E55EF">
        <w:rPr>
          <w:rFonts w:ascii="Times New Roman" w:hAnsi="Times New Roman"/>
          <w:sz w:val="28"/>
          <w:szCs w:val="28"/>
          <w:lang/>
        </w:rPr>
        <w:t>член комісії, учитель української мови та літератур</w:t>
      </w:r>
      <w:r w:rsidRPr="005E55EF">
        <w:rPr>
          <w:rFonts w:ascii="Times New Roman" w:hAnsi="Times New Roman"/>
          <w:sz w:val="28"/>
          <w:szCs w:val="28"/>
          <w:lang w:val="uk-UA"/>
        </w:rPr>
        <w:t>и Огульцівської ЗОШ І-ІІІ ст</w:t>
      </w:r>
      <w:r>
        <w:rPr>
          <w:rFonts w:ascii="Times New Roman" w:hAnsi="Times New Roman"/>
          <w:sz w:val="28"/>
          <w:szCs w:val="28"/>
          <w:lang w:val="uk-UA"/>
        </w:rPr>
        <w:t>упенів</w:t>
      </w:r>
      <w:r w:rsidRPr="005E55EF"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>Губська Т.В. - член комісії, учитель української мови та літератури</w:t>
      </w:r>
      <w:r>
        <w:rPr>
          <w:rFonts w:ascii="Times New Roman" w:hAnsi="Times New Roman"/>
          <w:sz w:val="28"/>
          <w:szCs w:val="28"/>
          <w:lang w:val="uk-UA"/>
        </w:rPr>
        <w:t xml:space="preserve"> КЗ                      «</w:t>
      </w:r>
      <w:r>
        <w:rPr>
          <w:rFonts w:ascii="Times New Roman" w:hAnsi="Times New Roman"/>
          <w:sz w:val="28"/>
          <w:szCs w:val="28"/>
          <w:lang/>
        </w:rPr>
        <w:t>Валківськ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/>
        </w:rPr>
        <w:t xml:space="preserve"> ліце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5E55EF">
        <w:rPr>
          <w:rFonts w:ascii="Times New Roman" w:hAnsi="Times New Roman"/>
          <w:sz w:val="28"/>
          <w:szCs w:val="28"/>
          <w:lang/>
        </w:rPr>
        <w:t xml:space="preserve"> ім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E55EF">
        <w:rPr>
          <w:rFonts w:ascii="Times New Roman" w:hAnsi="Times New Roman"/>
          <w:sz w:val="28"/>
          <w:szCs w:val="28"/>
          <w:lang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5E55EF">
        <w:rPr>
          <w:rFonts w:ascii="Times New Roman" w:hAnsi="Times New Roman"/>
          <w:sz w:val="28"/>
          <w:szCs w:val="28"/>
          <w:lang/>
        </w:rPr>
        <w:t>Масельського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5E55EF"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numPr>
          <w:ilvl w:val="1"/>
          <w:numId w:val="1"/>
        </w:numPr>
        <w:tabs>
          <w:tab w:val="num" w:pos="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/>
        </w:rPr>
      </w:pPr>
      <w:r w:rsidRPr="005E55EF">
        <w:rPr>
          <w:rFonts w:ascii="Times New Roman" w:hAnsi="Times New Roman"/>
          <w:b/>
          <w:sz w:val="28"/>
          <w:szCs w:val="28"/>
          <w:lang w:val="uk-UA"/>
        </w:rPr>
        <w:t>Зарубіжна</w:t>
      </w:r>
      <w:r w:rsidRPr="005E55EF">
        <w:rPr>
          <w:rFonts w:ascii="Times New Roman" w:hAnsi="Times New Roman"/>
          <w:b/>
          <w:sz w:val="28"/>
          <w:szCs w:val="28"/>
          <w:lang/>
        </w:rPr>
        <w:t xml:space="preserve"> література</w:t>
      </w:r>
    </w:p>
    <w:p w:rsidR="00D865FE" w:rsidRPr="006C3F16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Іванська Л.П. 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завідувач </w:t>
      </w:r>
      <w:r w:rsidRPr="005E55EF">
        <w:rPr>
          <w:rFonts w:ascii="Times New Roman" w:hAnsi="Times New Roman"/>
          <w:sz w:val="28"/>
          <w:szCs w:val="28"/>
          <w:lang/>
        </w:rPr>
        <w:t xml:space="preserve"> </w:t>
      </w:r>
      <w:r w:rsidRPr="005E55EF">
        <w:rPr>
          <w:rFonts w:ascii="Times New Roman" w:hAnsi="Times New Roman"/>
          <w:sz w:val="28"/>
          <w:szCs w:val="28"/>
          <w:lang w:val="uk-UA"/>
        </w:rPr>
        <w:t>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>Гарбуз В.М. -  член комісії, вчитель світової літератури Новомерчицького навчально-виховного комплексу, керівник районного методичного об’єднан</w:t>
      </w:r>
      <w:r>
        <w:rPr>
          <w:rFonts w:ascii="Times New Roman" w:hAnsi="Times New Roman"/>
          <w:sz w:val="28"/>
          <w:szCs w:val="28"/>
          <w:lang w:val="uk-UA"/>
        </w:rPr>
        <w:t>ня вчителів світової літератури.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>Чорна М.В. -  член комісії, вчитель світової літератури Валківської ЗОШ  І-ІІІ ст</w:t>
      </w:r>
      <w:r>
        <w:rPr>
          <w:rFonts w:ascii="Times New Roman" w:hAnsi="Times New Roman"/>
          <w:sz w:val="28"/>
          <w:szCs w:val="28"/>
          <w:lang w:val="uk-UA"/>
        </w:rPr>
        <w:t>упенів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Бабенко Л.А. - член комісії вчитель світової літератури </w:t>
      </w:r>
      <w:r>
        <w:rPr>
          <w:rFonts w:ascii="Times New Roman" w:hAnsi="Times New Roman"/>
          <w:sz w:val="28"/>
          <w:szCs w:val="28"/>
          <w:lang w:val="uk-UA"/>
        </w:rPr>
        <w:t>КЗ «</w:t>
      </w:r>
      <w:r w:rsidRPr="006B0EF9">
        <w:rPr>
          <w:rFonts w:ascii="Times New Roman" w:hAnsi="Times New Roman"/>
          <w:sz w:val="28"/>
          <w:szCs w:val="28"/>
          <w:lang w:val="uk-UA"/>
        </w:rPr>
        <w:t xml:space="preserve">Валківський ліцей </w:t>
      </w:r>
      <w:r>
        <w:rPr>
          <w:rFonts w:ascii="Times New Roman" w:hAnsi="Times New Roman"/>
          <w:sz w:val="28"/>
          <w:szCs w:val="28"/>
          <w:lang w:val="uk-UA"/>
        </w:rPr>
        <w:t>ім.</w:t>
      </w:r>
      <w:r w:rsidRPr="006B0EF9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B0EF9">
        <w:rPr>
          <w:rFonts w:ascii="Times New Roman" w:hAnsi="Times New Roman"/>
          <w:sz w:val="28"/>
          <w:szCs w:val="28"/>
          <w:lang w:val="uk-UA"/>
        </w:rPr>
        <w:t>Масельського»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/>
        </w:rPr>
      </w:pPr>
      <w:r w:rsidRPr="005E55EF">
        <w:rPr>
          <w:rFonts w:ascii="Times New Roman" w:hAnsi="Times New Roman"/>
          <w:b/>
          <w:sz w:val="28"/>
          <w:szCs w:val="28"/>
          <w:lang/>
        </w:rPr>
        <w:t>Математика та інформатика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А.С.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Котенко Н.М. - </w:t>
      </w:r>
      <w:r w:rsidRPr="005E55EF">
        <w:rPr>
          <w:rFonts w:ascii="Times New Roman" w:hAnsi="Times New Roman"/>
          <w:sz w:val="28"/>
          <w:szCs w:val="28"/>
          <w:lang/>
        </w:rPr>
        <w:t xml:space="preserve">член комісії, вчитель математики </w:t>
      </w:r>
      <w:r>
        <w:rPr>
          <w:rFonts w:ascii="Times New Roman" w:hAnsi="Times New Roman"/>
          <w:sz w:val="28"/>
          <w:szCs w:val="28"/>
          <w:lang/>
        </w:rPr>
        <w:t>КЗ «</w:t>
      </w:r>
      <w:r w:rsidRPr="006B0EF9">
        <w:rPr>
          <w:rFonts w:ascii="Times New Roman" w:hAnsi="Times New Roman"/>
          <w:sz w:val="28"/>
          <w:szCs w:val="28"/>
          <w:lang/>
        </w:rPr>
        <w:t>Валківський ліцей ім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B0EF9">
        <w:rPr>
          <w:rFonts w:ascii="Times New Roman" w:hAnsi="Times New Roman"/>
          <w:sz w:val="28"/>
          <w:szCs w:val="28"/>
          <w:lang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B0EF9">
        <w:rPr>
          <w:rFonts w:ascii="Times New Roman" w:hAnsi="Times New Roman"/>
          <w:sz w:val="28"/>
          <w:szCs w:val="28"/>
          <w:lang/>
        </w:rPr>
        <w:t>Масельського»</w:t>
      </w:r>
      <w:r w:rsidRPr="005E55EF">
        <w:rPr>
          <w:rFonts w:ascii="Times New Roman" w:hAnsi="Times New Roman"/>
          <w:sz w:val="28"/>
          <w:szCs w:val="28"/>
          <w:lang w:val="uk-UA"/>
        </w:rPr>
        <w:t>, керівник районного методичного</w:t>
      </w:r>
      <w:r>
        <w:rPr>
          <w:rFonts w:ascii="Times New Roman" w:hAnsi="Times New Roman"/>
          <w:sz w:val="28"/>
          <w:szCs w:val="28"/>
          <w:lang w:val="uk-UA"/>
        </w:rPr>
        <w:t xml:space="preserve"> об’єднання вчителів математики.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>Сосновцев О.О. -</w:t>
      </w:r>
      <w:r>
        <w:rPr>
          <w:rFonts w:ascii="Times New Roman" w:hAnsi="Times New Roman"/>
          <w:sz w:val="28"/>
          <w:szCs w:val="28"/>
          <w:lang w:val="uk-UA"/>
        </w:rPr>
        <w:t xml:space="preserve"> член комісії</w:t>
      </w:r>
      <w:r w:rsidRPr="005E55EF">
        <w:rPr>
          <w:rFonts w:ascii="Times New Roman" w:hAnsi="Times New Roman"/>
          <w:sz w:val="28"/>
          <w:szCs w:val="28"/>
          <w:lang w:val="uk-UA"/>
        </w:rPr>
        <w:t>, керівник районного методичного об’єднання вчителів інформатики, вчитель інформатики</w:t>
      </w:r>
      <w:r>
        <w:rPr>
          <w:rFonts w:ascii="Times New Roman" w:hAnsi="Times New Roman"/>
          <w:sz w:val="28"/>
          <w:szCs w:val="28"/>
          <w:lang w:val="uk-UA"/>
        </w:rPr>
        <w:t xml:space="preserve"> КЗ «</w:t>
      </w:r>
      <w:r w:rsidRPr="006B0EF9">
        <w:rPr>
          <w:rFonts w:ascii="Times New Roman" w:hAnsi="Times New Roman"/>
          <w:sz w:val="28"/>
          <w:szCs w:val="28"/>
          <w:lang w:val="uk-UA"/>
        </w:rPr>
        <w:t xml:space="preserve">Валківський ліцей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ім.</w:t>
      </w:r>
      <w:r w:rsidRPr="006B0EF9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B0EF9">
        <w:rPr>
          <w:rFonts w:ascii="Times New Roman" w:hAnsi="Times New Roman"/>
          <w:sz w:val="28"/>
          <w:szCs w:val="28"/>
          <w:lang w:val="uk-UA"/>
        </w:rPr>
        <w:t xml:space="preserve"> Масельського»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>Котелевець Н.А. - член комісії, вчитель математики Гонтів</w:t>
      </w:r>
      <w:r w:rsidRPr="005E55EF">
        <w:rPr>
          <w:rFonts w:ascii="Times New Roman" w:hAnsi="Times New Roman"/>
          <w:sz w:val="28"/>
          <w:szCs w:val="28"/>
          <w:lang/>
        </w:rPr>
        <w:t>’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ярської філії   </w:t>
      </w:r>
      <w:r>
        <w:rPr>
          <w:rFonts w:ascii="Times New Roman" w:hAnsi="Times New Roman"/>
          <w:sz w:val="28"/>
          <w:szCs w:val="28"/>
          <w:lang w:val="uk-UA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ім.О.Масельського</w:t>
      </w:r>
      <w:r>
        <w:rPr>
          <w:rFonts w:ascii="Times New Roman" w:hAnsi="Times New Roman"/>
          <w:sz w:val="28"/>
          <w:szCs w:val="28"/>
          <w:lang w:val="uk-UA"/>
        </w:rPr>
        <w:t>».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E55EF">
        <w:rPr>
          <w:rFonts w:ascii="Times New Roman" w:hAnsi="Times New Roman"/>
          <w:b/>
          <w:sz w:val="28"/>
          <w:szCs w:val="28"/>
          <w:lang w:val="uk-UA"/>
        </w:rPr>
        <w:t>Історія України, всесвітня історія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Ковтун Н.Г.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методист </w:t>
      </w:r>
      <w:r w:rsidRPr="005E55EF">
        <w:rPr>
          <w:rFonts w:ascii="Times New Roman" w:hAnsi="Times New Roman"/>
          <w:sz w:val="28"/>
          <w:szCs w:val="28"/>
          <w:lang w:val="uk-UA"/>
        </w:rPr>
        <w:t>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Губська Т.В. - </w:t>
      </w:r>
      <w:r w:rsidRPr="005E55EF">
        <w:rPr>
          <w:rFonts w:ascii="Times New Roman" w:hAnsi="Times New Roman"/>
          <w:sz w:val="28"/>
          <w:szCs w:val="28"/>
          <w:lang w:val="uk-UA"/>
        </w:rPr>
        <w:t>член комісії, вчитель історії</w:t>
      </w:r>
      <w:r w:rsidRPr="002B2082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КЗ «</w:t>
      </w:r>
      <w:r w:rsidRPr="002B2082">
        <w:rPr>
          <w:rFonts w:ascii="Times New Roman" w:hAnsi="Times New Roman"/>
          <w:sz w:val="28"/>
          <w:szCs w:val="28"/>
          <w:lang w:val="uk-UA"/>
        </w:rPr>
        <w:t xml:space="preserve">Валківський ліцей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ім.</w:t>
      </w:r>
      <w:r w:rsidRPr="002B2082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.М</w:t>
      </w:r>
      <w:r w:rsidRPr="002B2082">
        <w:rPr>
          <w:rFonts w:ascii="Times New Roman" w:hAnsi="Times New Roman"/>
          <w:sz w:val="28"/>
          <w:szCs w:val="28"/>
          <w:lang w:val="uk-UA"/>
        </w:rPr>
        <w:t>асельського»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Іллющенко О.С. - член комісії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, вчитель історії </w:t>
      </w:r>
      <w:r>
        <w:rPr>
          <w:rFonts w:ascii="Times New Roman" w:hAnsi="Times New Roman"/>
          <w:sz w:val="28"/>
          <w:szCs w:val="28"/>
          <w:lang w:val="uk-UA"/>
        </w:rPr>
        <w:t>КЗ «</w:t>
      </w:r>
      <w:r w:rsidRPr="002B2082">
        <w:rPr>
          <w:rFonts w:ascii="Times New Roman" w:hAnsi="Times New Roman"/>
          <w:sz w:val="28"/>
          <w:szCs w:val="28"/>
          <w:lang w:val="uk-UA"/>
        </w:rPr>
        <w:t>Валківський ліце</w:t>
      </w:r>
      <w:r>
        <w:rPr>
          <w:rFonts w:ascii="Times New Roman" w:hAnsi="Times New Roman"/>
          <w:sz w:val="28"/>
          <w:szCs w:val="28"/>
          <w:lang w:val="uk-UA"/>
        </w:rPr>
        <w:t>й ім.              О. Масельського».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Положій С.В. - член комісії</w:t>
      </w:r>
      <w:r w:rsidRPr="005E55EF">
        <w:rPr>
          <w:rFonts w:ascii="Times New Roman" w:hAnsi="Times New Roman"/>
          <w:sz w:val="28"/>
          <w:szCs w:val="28"/>
          <w:lang w:val="uk-UA"/>
        </w:rPr>
        <w:t>, вчитель історії Валківської ЗОШ  І-ІІІ ст</w:t>
      </w:r>
      <w:r>
        <w:rPr>
          <w:rFonts w:ascii="Times New Roman" w:hAnsi="Times New Roman"/>
          <w:sz w:val="28"/>
          <w:szCs w:val="28"/>
          <w:lang w:val="uk-UA"/>
        </w:rPr>
        <w:t>упенів</w:t>
      </w:r>
      <w:r w:rsidRPr="005E55EF">
        <w:rPr>
          <w:rFonts w:ascii="Times New Roman" w:hAnsi="Times New Roman"/>
          <w:sz w:val="28"/>
          <w:szCs w:val="28"/>
          <w:lang w:val="uk-UA"/>
        </w:rPr>
        <w:t>, керівник районного методичного об’єднання вчителів історії.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/>
        </w:rPr>
      </w:pPr>
      <w:r w:rsidRPr="005E55EF">
        <w:rPr>
          <w:rFonts w:ascii="Times New Roman" w:hAnsi="Times New Roman"/>
          <w:b/>
          <w:sz w:val="28"/>
          <w:szCs w:val="28"/>
          <w:lang/>
        </w:rPr>
        <w:t>Правознавство, «Людина і світ», «Людина і суспільство»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Заворотня Н.М. 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методист </w:t>
      </w:r>
      <w:r w:rsidRPr="005E55EF">
        <w:rPr>
          <w:rFonts w:ascii="Times New Roman" w:hAnsi="Times New Roman"/>
          <w:sz w:val="28"/>
          <w:szCs w:val="28"/>
          <w:lang w:val="uk-UA"/>
        </w:rPr>
        <w:t>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72628C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E55EF">
        <w:rPr>
          <w:rFonts w:ascii="Times New Roman" w:hAnsi="Times New Roman"/>
          <w:sz w:val="28"/>
          <w:szCs w:val="28"/>
          <w:lang w:val="uk-UA"/>
        </w:rPr>
        <w:t xml:space="preserve">Половик О.І. </w:t>
      </w:r>
      <w:r>
        <w:rPr>
          <w:rFonts w:ascii="Times New Roman" w:hAnsi="Times New Roman"/>
          <w:sz w:val="28"/>
          <w:szCs w:val="28"/>
          <w:lang/>
        </w:rPr>
        <w:t>- член комісії</w:t>
      </w:r>
      <w:r w:rsidRPr="005E55EF">
        <w:rPr>
          <w:rFonts w:ascii="Times New Roman" w:hAnsi="Times New Roman"/>
          <w:sz w:val="28"/>
          <w:szCs w:val="28"/>
          <w:lang/>
        </w:rPr>
        <w:t>, вчитель історії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E55EF">
        <w:rPr>
          <w:rFonts w:ascii="Times New Roman" w:hAnsi="Times New Roman"/>
          <w:sz w:val="28"/>
          <w:szCs w:val="28"/>
          <w:lang w:val="uk-UA"/>
        </w:rPr>
        <w:t>та правознавства</w:t>
      </w:r>
      <w:r>
        <w:rPr>
          <w:rFonts w:ascii="Times New Roman" w:hAnsi="Times New Roman"/>
          <w:sz w:val="28"/>
          <w:szCs w:val="28"/>
          <w:lang w:val="uk-UA"/>
        </w:rPr>
        <w:t xml:space="preserve"> КЗ «Старомерчицький ліцей», </w:t>
      </w:r>
      <w:r w:rsidRPr="005E55EF">
        <w:rPr>
          <w:rFonts w:ascii="Times New Roman" w:hAnsi="Times New Roman"/>
          <w:sz w:val="28"/>
          <w:szCs w:val="28"/>
          <w:lang/>
        </w:rPr>
        <w:t xml:space="preserve">керівник </w:t>
      </w:r>
      <w:r w:rsidRPr="005E55EF">
        <w:rPr>
          <w:rFonts w:ascii="Times New Roman" w:hAnsi="Times New Roman"/>
          <w:sz w:val="28"/>
          <w:szCs w:val="28"/>
          <w:lang w:val="uk-UA"/>
        </w:rPr>
        <w:t>районного методичного об’єднання</w:t>
      </w:r>
      <w:r w:rsidRPr="005E55EF">
        <w:rPr>
          <w:rFonts w:ascii="Times New Roman" w:hAnsi="Times New Roman"/>
          <w:sz w:val="28"/>
          <w:szCs w:val="28"/>
          <w:lang/>
        </w:rPr>
        <w:t xml:space="preserve"> вчителів правознавства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Головко А.А.</w:t>
      </w:r>
      <w:r>
        <w:rPr>
          <w:rFonts w:ascii="Times New Roman" w:hAnsi="Times New Roman"/>
          <w:sz w:val="28"/>
          <w:szCs w:val="28"/>
          <w:lang/>
        </w:rPr>
        <w:t>.  -  член комісії</w:t>
      </w:r>
      <w:r w:rsidRPr="005E55EF">
        <w:rPr>
          <w:rFonts w:ascii="Times New Roman" w:hAnsi="Times New Roman"/>
          <w:sz w:val="28"/>
          <w:szCs w:val="28"/>
          <w:lang/>
        </w:rPr>
        <w:t>, вчитель правозн</w:t>
      </w:r>
      <w:r>
        <w:rPr>
          <w:rFonts w:ascii="Times New Roman" w:hAnsi="Times New Roman"/>
          <w:sz w:val="28"/>
          <w:szCs w:val="28"/>
          <w:lang/>
        </w:rPr>
        <w:t xml:space="preserve">авства </w:t>
      </w:r>
      <w:r>
        <w:rPr>
          <w:rFonts w:ascii="Times New Roman" w:hAnsi="Times New Roman"/>
          <w:sz w:val="28"/>
          <w:szCs w:val="28"/>
          <w:lang w:val="uk-UA"/>
        </w:rPr>
        <w:t>КЗ «Баранівський ліцей»</w:t>
      </w:r>
      <w:r w:rsidRPr="005E55EF">
        <w:rPr>
          <w:rFonts w:ascii="Times New Roman" w:hAnsi="Times New Roman"/>
          <w:sz w:val="28"/>
          <w:szCs w:val="28"/>
          <w:lang/>
        </w:rPr>
        <w:t>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E55EF">
        <w:rPr>
          <w:rFonts w:ascii="Times New Roman" w:hAnsi="Times New Roman"/>
          <w:b/>
          <w:sz w:val="28"/>
          <w:szCs w:val="28"/>
          <w:lang w:val="uk-UA"/>
        </w:rPr>
        <w:t>Географія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.–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Вовк В.Ф. -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член комісії, керівник  районного методичного об’єднання вчителів географії, вчитель географії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КЗ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О.Масельського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Ковшун Н.В.-  член комісії,  вчитель географії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О.Масельського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Корецька Н.П. -   член комісії, вчитель географії Новомерчицького навчально-виховного комплексу.                        </w:t>
      </w:r>
    </w:p>
    <w:p w:rsidR="00D865FE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Фізика, астрономія</w:t>
      </w:r>
    </w:p>
    <w:p w:rsidR="00D865FE" w:rsidRPr="001E321B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А.С.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Токар С.Г. - член комісії, вчитель фізики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«Валківськоий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імені                     О. 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об’єднання вчителів фізики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Кузьменко І.М.  -  член комісії, вчитель фізики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Сидоренківської ЗОШ  І-ІІІ ст.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Шевченко О.В.  -  член комісії, вчитель фізики </w:t>
      </w:r>
      <w:r>
        <w:rPr>
          <w:rFonts w:ascii="Times New Roman" w:hAnsi="Times New Roman"/>
          <w:sz w:val="28"/>
          <w:szCs w:val="28"/>
          <w:lang w:val="uk-UA" w:eastAsia="ru-RU"/>
        </w:rPr>
        <w:t>КЗ «Шарівський ліцей».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Хімія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.–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Полякова Н.В. - член 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вчитель хімії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2082">
        <w:rPr>
          <w:rFonts w:ascii="Times New Roman" w:hAnsi="Times New Roman"/>
          <w:sz w:val="28"/>
          <w:szCs w:val="28"/>
          <w:lang w:val="uk-UA" w:eastAsia="ru-RU"/>
        </w:rPr>
        <w:t>КЗ «Шарівський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Дьяченко В.А. – член комісії, вчитель хімії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О. 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</w:t>
      </w:r>
      <w:r>
        <w:rPr>
          <w:rFonts w:ascii="Times New Roman" w:hAnsi="Times New Roman"/>
          <w:sz w:val="28"/>
          <w:szCs w:val="28"/>
          <w:lang w:val="uk-UA" w:eastAsia="ru-RU"/>
        </w:rPr>
        <w:t>айонного методичного об’єднання.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Салащенко Т.В.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– член к</w:t>
      </w:r>
      <w:r>
        <w:rPr>
          <w:rFonts w:ascii="Times New Roman" w:hAnsi="Times New Roman"/>
          <w:sz w:val="28"/>
          <w:szCs w:val="28"/>
          <w:lang w:val="uk-UA" w:eastAsia="ru-RU"/>
        </w:rPr>
        <w:t>омісії, вчитель хімії КЗ «Баранівський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Біологія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</w:t>
      </w:r>
      <w:r w:rsidRPr="005E55E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Полякова Н.В. - член 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, вчитель біології </w:t>
      </w:r>
      <w:r>
        <w:rPr>
          <w:rFonts w:ascii="Times New Roman" w:hAnsi="Times New Roman"/>
          <w:sz w:val="28"/>
          <w:szCs w:val="28"/>
          <w:lang w:val="uk-UA" w:eastAsia="ru-RU"/>
        </w:rPr>
        <w:t>КЗ «Шарівський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об’єднання вчителів біології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Салащенко Т.В. - чл</w:t>
      </w:r>
      <w:r>
        <w:rPr>
          <w:rFonts w:ascii="Times New Roman" w:hAnsi="Times New Roman"/>
          <w:sz w:val="28"/>
          <w:szCs w:val="28"/>
          <w:lang w:val="uk-UA" w:eastAsia="ru-RU"/>
        </w:rPr>
        <w:t>ен комісії, вчитель біології, директор</w:t>
      </w:r>
      <w:r w:rsidRPr="002B2082"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КЗ «Баранівський ліцей».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Оспіщева С.І. -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член 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, вчитель біології Гонтів’ярської філії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КЗ «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Валківсь</w:t>
      </w:r>
      <w:r>
        <w:rPr>
          <w:rFonts w:ascii="Times New Roman" w:hAnsi="Times New Roman"/>
          <w:sz w:val="28"/>
          <w:szCs w:val="28"/>
          <w:lang w:val="uk-UA" w:eastAsia="ru-RU"/>
        </w:rPr>
        <w:t>кий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лі</w:t>
      </w:r>
      <w:r>
        <w:rPr>
          <w:rFonts w:ascii="Times New Roman" w:hAnsi="Times New Roman"/>
          <w:sz w:val="28"/>
          <w:szCs w:val="28"/>
          <w:lang w:val="uk-UA" w:eastAsia="ru-RU"/>
        </w:rPr>
        <w:t>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О. 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Художня культура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Данильченко С.В. – член комісії, методист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районного методичного кабінету.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Лісовин Л.П. - член комісії, вчитель художньої  культури</w:t>
      </w:r>
      <w:r w:rsidRPr="002B2082">
        <w:rPr>
          <w:lang w:val="uk-UA"/>
        </w:rPr>
        <w:t xml:space="preserve"> </w:t>
      </w:r>
      <w:r w:rsidRPr="002B2082">
        <w:rPr>
          <w:rFonts w:ascii="Times New Roman" w:hAnsi="Times New Roman"/>
          <w:sz w:val="28"/>
          <w:szCs w:val="28"/>
          <w:lang w:val="uk-UA" w:eastAsia="ru-RU"/>
        </w:rPr>
        <w:t>КЗ «Шарівський ліцей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об’єднання вчителів навчальних предм</w:t>
      </w:r>
      <w:r>
        <w:rPr>
          <w:rFonts w:ascii="Times New Roman" w:hAnsi="Times New Roman"/>
          <w:sz w:val="28"/>
          <w:szCs w:val="28"/>
          <w:lang w:val="uk-UA" w:eastAsia="ru-RU"/>
        </w:rPr>
        <w:t>етів художньо-естетичного циклу.</w:t>
      </w:r>
    </w:p>
    <w:p w:rsidR="00D865FE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Пономарьова О.В.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-  член комісії, вчитель художньої культури  Огульцівської ЗОШ І-ІІІ ст</w:t>
      </w:r>
      <w:r>
        <w:rPr>
          <w:rFonts w:ascii="Times New Roman" w:hAnsi="Times New Roman"/>
          <w:sz w:val="28"/>
          <w:szCs w:val="28"/>
          <w:lang w:val="uk-UA" w:eastAsia="ru-RU"/>
        </w:rPr>
        <w:t>упенів.</w:t>
      </w:r>
    </w:p>
    <w:p w:rsidR="00D865FE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Англійська мова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Іванська Л.П. </w:t>
      </w: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член комісії, завідувач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районного методичного кабінету.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Скрипніченко Н.І. -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член </w:t>
      </w:r>
      <w:r>
        <w:rPr>
          <w:rFonts w:ascii="Times New Roman" w:hAnsi="Times New Roman"/>
          <w:sz w:val="28"/>
          <w:szCs w:val="28"/>
          <w:lang w:val="uk-UA" w:eastAsia="ru-RU"/>
        </w:rPr>
        <w:t>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, вчитель англійської мови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 ім. О.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об’єднання вчителів англійської мови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Завгородня В.М. -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член комісії, вчитель анг</w:t>
      </w:r>
      <w:r>
        <w:rPr>
          <w:rFonts w:ascii="Times New Roman" w:hAnsi="Times New Roman"/>
          <w:sz w:val="28"/>
          <w:szCs w:val="28"/>
          <w:lang w:val="uk-UA" w:eastAsia="ru-RU"/>
        </w:rPr>
        <w:t>лійської мови Сніжківської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ЗОШ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І-ІІІ ст</w:t>
      </w:r>
      <w:r>
        <w:rPr>
          <w:rFonts w:ascii="Times New Roman" w:hAnsi="Times New Roman"/>
          <w:sz w:val="28"/>
          <w:szCs w:val="28"/>
          <w:lang w:val="uk-UA" w:eastAsia="ru-RU"/>
        </w:rPr>
        <w:t>упенів.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Осередчук Г.М. -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член комісії, вчитель англійської мови </w:t>
      </w:r>
      <w:r>
        <w:rPr>
          <w:rFonts w:ascii="Times New Roman" w:hAnsi="Times New Roman"/>
          <w:sz w:val="28"/>
          <w:szCs w:val="28"/>
          <w:lang w:val="uk-UA" w:eastAsia="ru-RU"/>
        </w:rPr>
        <w:t>КЗ «Старомерчицький ліцей.»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Німецька мова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Іванська Л.П. – член комісії, завідувач районного методичного кабінету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Ісаченко Н.Я. -  член комісії, вчитель німецької мови </w:t>
      </w:r>
      <w:r>
        <w:rPr>
          <w:rFonts w:ascii="Times New Roman" w:hAnsi="Times New Roman"/>
          <w:sz w:val="28"/>
          <w:szCs w:val="28"/>
          <w:lang w:val="uk-UA" w:eastAsia="ru-RU"/>
        </w:rPr>
        <w:t>КЗ «Шарівський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</w:t>
      </w:r>
      <w:r>
        <w:rPr>
          <w:rFonts w:ascii="Times New Roman" w:hAnsi="Times New Roman"/>
          <w:sz w:val="28"/>
          <w:szCs w:val="28"/>
          <w:lang w:val="uk-UA" w:eastAsia="ru-RU"/>
        </w:rPr>
        <w:t>єднання вчителів німецької мови.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Хамраєва М.В.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 - член комісії, вчитель німецької мови Мельн</w:t>
      </w:r>
      <w:r>
        <w:rPr>
          <w:rFonts w:ascii="Times New Roman" w:hAnsi="Times New Roman"/>
          <w:sz w:val="28"/>
          <w:szCs w:val="28"/>
          <w:lang w:val="uk-UA" w:eastAsia="ru-RU"/>
        </w:rPr>
        <w:t>иківської        ЗОШ  І-ІІІ ступенів.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eastAsia="ru-RU"/>
        </w:rPr>
        <w:t>Грищенко В.Ф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 - член комісії, вчитель німецької мови Новомерчицько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го навчально-виховного комплексу.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E55EF">
        <w:rPr>
          <w:rFonts w:ascii="Times New Roman" w:hAnsi="Times New Roman"/>
          <w:b/>
          <w:sz w:val="28"/>
          <w:szCs w:val="28"/>
          <w:lang w:eastAsia="ru-RU"/>
        </w:rPr>
        <w:t>Фізична культура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Олійник В.М.  – член комісії, 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Стась Л.М. -  член комісії, вчитель фізичної культури </w:t>
      </w:r>
      <w:r>
        <w:rPr>
          <w:rFonts w:ascii="Times New Roman" w:hAnsi="Times New Roman"/>
          <w:sz w:val="28"/>
          <w:szCs w:val="28"/>
          <w:lang w:val="uk-UA" w:eastAsia="ru-RU"/>
        </w:rPr>
        <w:t>КЗ «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hAnsi="Times New Roman"/>
          <w:sz w:val="28"/>
          <w:szCs w:val="28"/>
          <w:lang w:val="uk-UA" w:eastAsia="ru-RU"/>
        </w:rPr>
        <w:t>таромерчицький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 районного методичного об’єдн</w:t>
      </w:r>
      <w:r>
        <w:rPr>
          <w:rFonts w:ascii="Times New Roman" w:hAnsi="Times New Roman"/>
          <w:sz w:val="28"/>
          <w:szCs w:val="28"/>
          <w:lang w:val="uk-UA" w:eastAsia="ru-RU"/>
        </w:rPr>
        <w:t>ання вчителів фізичної культури.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Слив’як І.І. - член комісії, вчитель фізичної культури Сидоренківської ЗОШ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І-ІІІ ст</w:t>
      </w:r>
      <w:r>
        <w:rPr>
          <w:rFonts w:ascii="Times New Roman" w:hAnsi="Times New Roman"/>
          <w:sz w:val="28"/>
          <w:szCs w:val="28"/>
          <w:lang w:val="uk-UA" w:eastAsia="ru-RU"/>
        </w:rPr>
        <w:t>упенів.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Семидочний В.М. - член комісії, вчитель фізичної культури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E55EF">
        <w:rPr>
          <w:rFonts w:ascii="Times New Roman" w:hAnsi="Times New Roman"/>
          <w:b/>
          <w:sz w:val="28"/>
          <w:szCs w:val="28"/>
          <w:lang w:eastAsia="ru-RU"/>
        </w:rPr>
        <w:t>Технології</w:t>
      </w:r>
    </w:p>
    <w:p w:rsidR="00D865FE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Данильченко С.В. – член 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методист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районного методичного кабінету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Котлік В.В.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член комісії, керівник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районного методичного об’єднання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 вчителів технічної праці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вчитель</w:t>
      </w:r>
      <w:r w:rsidRPr="005F5FF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КЗ «Шарівський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9E546A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Тібор Н.М.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 - член 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5E55EF">
        <w:rPr>
          <w:rFonts w:ascii="Times New Roman" w:hAnsi="Times New Roman"/>
          <w:sz w:val="28"/>
          <w:szCs w:val="28"/>
          <w:lang w:eastAsia="ru-RU"/>
        </w:rPr>
        <w:t xml:space="preserve"> керівник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районного методичного об’єднання </w:t>
      </w:r>
      <w:r w:rsidRPr="005E55EF">
        <w:rPr>
          <w:rFonts w:ascii="Times New Roman" w:hAnsi="Times New Roman"/>
          <w:sz w:val="28"/>
          <w:szCs w:val="28"/>
          <w:lang w:eastAsia="ru-RU"/>
        </w:rPr>
        <w:t>вчителів обслуговуючої праці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, вчитель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ім.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D865FE" w:rsidRPr="009E546A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E546A">
        <w:rPr>
          <w:rFonts w:ascii="Times New Roman" w:hAnsi="Times New Roman"/>
          <w:sz w:val="28"/>
          <w:szCs w:val="28"/>
          <w:lang w:val="uk-UA" w:eastAsia="ru-RU"/>
        </w:rPr>
        <w:t>Кириченко О.О.  - член комісії,  вчитель Сніжківської ЗОШ І-ІІІ ст</w:t>
      </w:r>
      <w:r>
        <w:rPr>
          <w:rFonts w:ascii="Times New Roman" w:hAnsi="Times New Roman"/>
          <w:sz w:val="28"/>
          <w:szCs w:val="28"/>
          <w:lang w:val="uk-UA" w:eastAsia="ru-RU"/>
        </w:rPr>
        <w:t>упенів</w:t>
      </w:r>
      <w:r w:rsidRPr="009E546A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Основи економіки</w:t>
      </w:r>
    </w:p>
    <w:p w:rsidR="00D865FE" w:rsidRPr="00EF7254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Москаленко А.С</w:t>
      </w:r>
      <w:r w:rsidRPr="005E55E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5E55EF">
        <w:rPr>
          <w:rFonts w:ascii="Times New Roman" w:hAnsi="Times New Roman"/>
          <w:sz w:val="28"/>
          <w:szCs w:val="28"/>
          <w:lang w:val="uk-UA"/>
        </w:rPr>
        <w:t xml:space="preserve"> член </w:t>
      </w:r>
      <w:r w:rsidRPr="005E55EF">
        <w:rPr>
          <w:rFonts w:ascii="Times New Roman" w:hAnsi="Times New Roman"/>
          <w:sz w:val="28"/>
          <w:szCs w:val="28"/>
          <w:lang/>
        </w:rPr>
        <w:t xml:space="preserve">комісії, </w:t>
      </w:r>
      <w:r w:rsidRPr="005E55EF">
        <w:rPr>
          <w:rFonts w:ascii="Times New Roman" w:hAnsi="Times New Roman"/>
          <w:sz w:val="28"/>
          <w:szCs w:val="28"/>
          <w:lang w:val="uk-UA"/>
        </w:rPr>
        <w:t>методист районного методичного кабінету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Губська Т.В. - член комісії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 районного методичного об’єднання вчителів економіки, вчитель економіки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ім. О.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Положій В.В.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член комісії, вчитель географії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2082">
        <w:rPr>
          <w:rFonts w:ascii="Times New Roman" w:hAnsi="Times New Roman"/>
          <w:sz w:val="28"/>
          <w:szCs w:val="28"/>
          <w:lang w:val="uk-UA" w:eastAsia="ru-RU"/>
        </w:rPr>
        <w:t xml:space="preserve">Гонтів’ярської філії КЗ «Валківський ліцей </w:t>
      </w:r>
      <w:r>
        <w:rPr>
          <w:rFonts w:ascii="Times New Roman" w:hAnsi="Times New Roman"/>
          <w:sz w:val="28"/>
          <w:szCs w:val="28"/>
          <w:lang w:val="uk-UA" w:eastAsia="ru-RU"/>
        </w:rPr>
        <w:t>ім.</w:t>
      </w:r>
      <w:r w:rsidRPr="002B2082">
        <w:rPr>
          <w:rFonts w:ascii="Times New Roman" w:hAnsi="Times New Roman"/>
          <w:sz w:val="28"/>
          <w:szCs w:val="28"/>
          <w:lang w:val="uk-UA" w:eastAsia="ru-RU"/>
        </w:rPr>
        <w:t xml:space="preserve"> О. Масельського».</w:t>
      </w:r>
    </w:p>
    <w:p w:rsidR="00D865FE" w:rsidRPr="005E55EF" w:rsidRDefault="00D865FE" w:rsidP="005E55E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b/>
          <w:sz w:val="28"/>
          <w:szCs w:val="28"/>
          <w:lang w:val="uk-UA" w:eastAsia="ru-RU"/>
        </w:rPr>
        <w:t>Початкові класи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>Данильченко С.В. – член комісії, методист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районного методичного кабінету.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Гапоненко Л.І. – член комісії, вчитель початкових класів </w:t>
      </w:r>
      <w:r>
        <w:rPr>
          <w:rFonts w:ascii="Times New Roman" w:hAnsi="Times New Roman"/>
          <w:sz w:val="28"/>
          <w:szCs w:val="28"/>
          <w:lang w:val="uk-UA" w:eastAsia="ru-RU"/>
        </w:rPr>
        <w:t>КЗ «Шарівський ліцей»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, керівник районного методичного об’єднання вчителів по</w:t>
      </w:r>
      <w:r>
        <w:rPr>
          <w:rFonts w:ascii="Times New Roman" w:hAnsi="Times New Roman"/>
          <w:sz w:val="28"/>
          <w:szCs w:val="28"/>
          <w:lang w:val="uk-UA" w:eastAsia="ru-RU"/>
        </w:rPr>
        <w:t>чаткових класів.</w:t>
      </w:r>
    </w:p>
    <w:p w:rsidR="00D865FE" w:rsidRPr="005E55EF" w:rsidRDefault="00D865FE" w:rsidP="005E55E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Зань Н.М. – 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член комісії, вчитель початкових класів </w:t>
      </w:r>
      <w:r>
        <w:rPr>
          <w:rFonts w:ascii="Times New Roman" w:hAnsi="Times New Roman"/>
          <w:sz w:val="28"/>
          <w:szCs w:val="28"/>
          <w:lang w:val="uk-UA" w:eastAsia="ru-RU"/>
        </w:rPr>
        <w:t>КЗ «Валківський ліцей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ім.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Масельського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5E55E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D865FE" w:rsidRPr="005E55EF" w:rsidRDefault="00D865FE" w:rsidP="005E55E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 xml:space="preserve">З наказом від </w:t>
      </w:r>
      <w:r w:rsidRPr="005831A0">
        <w:rPr>
          <w:rFonts w:ascii="Times New Roman" w:hAnsi="Times New Roman"/>
          <w:sz w:val="28"/>
          <w:lang w:val="uk-UA"/>
        </w:rPr>
        <w:t>11</w:t>
      </w:r>
      <w:r w:rsidRPr="005831A0">
        <w:rPr>
          <w:rFonts w:ascii="Times New Roman" w:hAnsi="Times New Roman"/>
          <w:sz w:val="28"/>
        </w:rPr>
        <w:t>.0</w:t>
      </w:r>
      <w:r w:rsidRPr="005831A0">
        <w:rPr>
          <w:rFonts w:ascii="Times New Roman" w:hAnsi="Times New Roman"/>
          <w:sz w:val="28"/>
          <w:lang w:val="uk-UA"/>
        </w:rPr>
        <w:t>4</w:t>
      </w:r>
      <w:r w:rsidRPr="005831A0">
        <w:rPr>
          <w:rFonts w:ascii="Times New Roman" w:hAnsi="Times New Roman"/>
          <w:sz w:val="28"/>
        </w:rPr>
        <w:t xml:space="preserve">.2019 № </w:t>
      </w:r>
      <w:r w:rsidRPr="005831A0">
        <w:rPr>
          <w:rFonts w:ascii="Times New Roman" w:hAnsi="Times New Roman"/>
          <w:sz w:val="28"/>
          <w:lang w:val="uk-UA"/>
        </w:rPr>
        <w:t>59</w:t>
      </w:r>
      <w:r w:rsidRPr="005831A0">
        <w:rPr>
          <w:rFonts w:ascii="Times New Roman" w:hAnsi="Times New Roman"/>
          <w:sz w:val="28"/>
        </w:rPr>
        <w:t xml:space="preserve"> ознайомлені: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Грєхова В.І.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Крикун С.А.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Сухоруков Ю.О.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Салащенко Т.В.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Зінченко В.О.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Сиротенко М.Г.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Омеляненко Т.М.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Костильова В.В.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Новікова Д.В.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Масюк Л.О.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Кравченко А.І.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Богатир К.А.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Курильчик Н.Д.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Юдіна С.Ф.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Борщ О.І.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Тарасов В.В.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Халимон А.О.</w:t>
      </w:r>
    </w:p>
    <w:p w:rsidR="00D865FE" w:rsidRPr="005831A0" w:rsidRDefault="00D865FE" w:rsidP="005831A0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5831A0">
        <w:rPr>
          <w:rFonts w:ascii="Times New Roman" w:hAnsi="Times New Roman"/>
          <w:sz w:val="28"/>
        </w:rPr>
        <w:t>_________________ Дрозд О.Ф.</w:t>
      </w: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Default="00D865FE">
      <w:pPr>
        <w:rPr>
          <w:lang w:val="uk-UA"/>
        </w:rPr>
      </w:pPr>
    </w:p>
    <w:p w:rsidR="00D865FE" w:rsidRPr="005E55EF" w:rsidRDefault="00D865FE">
      <w:pPr>
        <w:rPr>
          <w:lang w:val="uk-UA"/>
        </w:rPr>
      </w:pPr>
    </w:p>
    <w:sectPr w:rsidR="00D865FE" w:rsidRPr="005E55EF" w:rsidSect="00F36259">
      <w:headerReference w:type="even" r:id="rId8"/>
      <w:headerReference w:type="default" r:id="rId9"/>
      <w:footerReference w:type="even" r:id="rId10"/>
      <w:pgSz w:w="11906" w:h="16838"/>
      <w:pgMar w:top="289" w:right="567" w:bottom="1134" w:left="1701" w:header="709" w:footer="1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FE" w:rsidRDefault="00D865FE" w:rsidP="000B38C9">
      <w:pPr>
        <w:spacing w:after="0" w:line="240" w:lineRule="auto"/>
      </w:pPr>
      <w:r>
        <w:separator/>
      </w:r>
    </w:p>
  </w:endnote>
  <w:endnote w:type="continuationSeparator" w:id="0">
    <w:p w:rsidR="00D865FE" w:rsidRDefault="00D865FE" w:rsidP="000B3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FE" w:rsidRDefault="00D865FE" w:rsidP="008749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65FE" w:rsidRDefault="00D865FE" w:rsidP="008749B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FE" w:rsidRDefault="00D865FE" w:rsidP="000B38C9">
      <w:pPr>
        <w:spacing w:after="0" w:line="240" w:lineRule="auto"/>
      </w:pPr>
      <w:r>
        <w:separator/>
      </w:r>
    </w:p>
  </w:footnote>
  <w:footnote w:type="continuationSeparator" w:id="0">
    <w:p w:rsidR="00D865FE" w:rsidRDefault="00D865FE" w:rsidP="000B3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FE" w:rsidRDefault="00D865FE" w:rsidP="008749B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65FE" w:rsidRDefault="00D865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FE" w:rsidRPr="005003B2" w:rsidRDefault="00D865FE" w:rsidP="008749BF">
    <w:pPr>
      <w:pStyle w:val="Header"/>
      <w:framePr w:wrap="around" w:vAnchor="text" w:hAnchor="page" w:x="5870" w:y="94"/>
      <w:rPr>
        <w:rStyle w:val="PageNumber"/>
        <w:sz w:val="20"/>
        <w:szCs w:val="20"/>
      </w:rPr>
    </w:pPr>
    <w:r w:rsidRPr="005003B2">
      <w:rPr>
        <w:rStyle w:val="PageNumber"/>
        <w:sz w:val="20"/>
        <w:szCs w:val="20"/>
      </w:rPr>
      <w:fldChar w:fldCharType="begin"/>
    </w:r>
    <w:r w:rsidRPr="005003B2">
      <w:rPr>
        <w:rStyle w:val="PageNumber"/>
        <w:sz w:val="20"/>
        <w:szCs w:val="20"/>
      </w:rPr>
      <w:instrText xml:space="preserve">PAGE  </w:instrText>
    </w:r>
    <w:r w:rsidRPr="005003B2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15</w:t>
    </w:r>
    <w:r w:rsidRPr="005003B2">
      <w:rPr>
        <w:rStyle w:val="PageNumber"/>
        <w:sz w:val="20"/>
        <w:szCs w:val="20"/>
      </w:rPr>
      <w:fldChar w:fldCharType="end"/>
    </w:r>
  </w:p>
  <w:p w:rsidR="00D865FE" w:rsidRDefault="00D865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B7C3B"/>
    <w:multiLevelType w:val="hybridMultilevel"/>
    <w:tmpl w:val="1AF20966"/>
    <w:lvl w:ilvl="0" w:tplc="CEF67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2268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4A2F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BFAD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7C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AAFD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51280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8C2C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CB42F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5EF"/>
    <w:rsid w:val="00015A86"/>
    <w:rsid w:val="0009746A"/>
    <w:rsid w:val="000B38C9"/>
    <w:rsid w:val="001221A0"/>
    <w:rsid w:val="001229BB"/>
    <w:rsid w:val="001E321B"/>
    <w:rsid w:val="002B2082"/>
    <w:rsid w:val="00330ED1"/>
    <w:rsid w:val="003F57C3"/>
    <w:rsid w:val="00437354"/>
    <w:rsid w:val="00496603"/>
    <w:rsid w:val="005003B2"/>
    <w:rsid w:val="00515CE3"/>
    <w:rsid w:val="005228A4"/>
    <w:rsid w:val="005831A0"/>
    <w:rsid w:val="005E55EF"/>
    <w:rsid w:val="005F5FFE"/>
    <w:rsid w:val="00630552"/>
    <w:rsid w:val="00694271"/>
    <w:rsid w:val="006B0EF9"/>
    <w:rsid w:val="006C3F16"/>
    <w:rsid w:val="0072628C"/>
    <w:rsid w:val="007355D2"/>
    <w:rsid w:val="0082105C"/>
    <w:rsid w:val="008749BF"/>
    <w:rsid w:val="008E2092"/>
    <w:rsid w:val="00967FEC"/>
    <w:rsid w:val="009E546A"/>
    <w:rsid w:val="00A62C60"/>
    <w:rsid w:val="00AC7978"/>
    <w:rsid w:val="00AE5911"/>
    <w:rsid w:val="00AE77CB"/>
    <w:rsid w:val="00B22826"/>
    <w:rsid w:val="00B44DDA"/>
    <w:rsid w:val="00B82113"/>
    <w:rsid w:val="00BC5771"/>
    <w:rsid w:val="00C17ADE"/>
    <w:rsid w:val="00C80D1D"/>
    <w:rsid w:val="00D20F86"/>
    <w:rsid w:val="00D30B13"/>
    <w:rsid w:val="00D368E3"/>
    <w:rsid w:val="00D57D2A"/>
    <w:rsid w:val="00D865FE"/>
    <w:rsid w:val="00D867C0"/>
    <w:rsid w:val="00DC7662"/>
    <w:rsid w:val="00ED15BB"/>
    <w:rsid w:val="00EF7254"/>
    <w:rsid w:val="00F36259"/>
    <w:rsid w:val="00F5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8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E5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55E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E5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E55EF"/>
    <w:rPr>
      <w:rFonts w:ascii="Times New Roman" w:hAnsi="Times New Roman" w:cs="Times New Roman"/>
      <w:sz w:val="24"/>
      <w:szCs w:val="24"/>
      <w:lang/>
    </w:rPr>
  </w:style>
  <w:style w:type="character" w:styleId="PageNumber">
    <w:name w:val="page number"/>
    <w:basedOn w:val="DefaultParagraphFont"/>
    <w:uiPriority w:val="99"/>
    <w:rsid w:val="005E55E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5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5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16</Pages>
  <Words>3413</Words>
  <Characters>19457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Galya</cp:lastModifiedBy>
  <cp:revision>30</cp:revision>
  <dcterms:created xsi:type="dcterms:W3CDTF">2019-04-17T06:28:00Z</dcterms:created>
  <dcterms:modified xsi:type="dcterms:W3CDTF">2019-04-17T07:39:00Z</dcterms:modified>
</cp:coreProperties>
</file>