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26" w:rsidRDefault="00D61126" w:rsidP="00F95A6B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9.5pt;visibility:visible">
            <v:imagedata r:id="rId7" o:title=""/>
            <o:lock v:ext="edit" aspectratio="f"/>
          </v:shape>
        </w:pict>
      </w:r>
    </w:p>
    <w:p w:rsidR="00D61126" w:rsidRDefault="00D61126" w:rsidP="00F95A6B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D61126" w:rsidRPr="00A23AE8" w:rsidRDefault="00D61126" w:rsidP="00F95A6B">
      <w:pPr>
        <w:jc w:val="center"/>
        <w:rPr>
          <w:b/>
          <w:sz w:val="16"/>
          <w:szCs w:val="16"/>
        </w:rPr>
      </w:pPr>
    </w:p>
    <w:p w:rsidR="00D61126" w:rsidRPr="00572D28" w:rsidRDefault="00D61126" w:rsidP="00F95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D61126" w:rsidRPr="00572D28" w:rsidRDefault="00D61126" w:rsidP="00F95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 </w:t>
      </w:r>
    </w:p>
    <w:p w:rsidR="00D61126" w:rsidRPr="00572D28" w:rsidRDefault="00D61126" w:rsidP="00F95A6B">
      <w:pPr>
        <w:jc w:val="center"/>
        <w:rPr>
          <w:b/>
          <w:sz w:val="28"/>
          <w:szCs w:val="28"/>
        </w:rPr>
      </w:pPr>
    </w:p>
    <w:p w:rsidR="00D61126" w:rsidRPr="00572D28" w:rsidRDefault="00D61126" w:rsidP="00F95A6B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D61126" w:rsidRPr="00141CBA" w:rsidRDefault="00D61126" w:rsidP="00F95A6B">
      <w:pPr>
        <w:rPr>
          <w:sz w:val="28"/>
          <w:szCs w:val="28"/>
        </w:rPr>
      </w:pPr>
    </w:p>
    <w:p w:rsidR="00D61126" w:rsidRDefault="00D61126" w:rsidP="00F95A6B">
      <w:pPr>
        <w:pStyle w:val="Heading1"/>
        <w:ind w:right="-82"/>
        <w:rPr>
          <w:lang w:val="ru-RU"/>
        </w:rPr>
      </w:pPr>
      <w:r>
        <w:rPr>
          <w:lang w:val="ru-RU"/>
        </w:rPr>
        <w:t>01.08.2016</w:t>
      </w:r>
      <w:r>
        <w:tab/>
      </w:r>
      <w:r>
        <w:tab/>
      </w:r>
      <w:r>
        <w:tab/>
        <w:t xml:space="preserve">           </w:t>
      </w:r>
      <w:r>
        <w:rPr>
          <w:lang w:val="ru-RU"/>
        </w:rPr>
        <w:t xml:space="preserve">  </w:t>
      </w:r>
      <w:r>
        <w:t xml:space="preserve">         Валки</w:t>
      </w:r>
      <w:r>
        <w:tab/>
      </w:r>
      <w:r>
        <w:tab/>
      </w:r>
      <w:r>
        <w:tab/>
        <w:t xml:space="preserve">                   </w:t>
      </w:r>
      <w:r>
        <w:rPr>
          <w:lang w:val="ru-RU"/>
        </w:rPr>
        <w:t xml:space="preserve">       </w:t>
      </w:r>
      <w:r>
        <w:t>№</w:t>
      </w:r>
      <w:r>
        <w:rPr>
          <w:lang w:val="ru-RU"/>
        </w:rPr>
        <w:t xml:space="preserve"> 160</w:t>
      </w:r>
    </w:p>
    <w:p w:rsidR="00D61126" w:rsidRDefault="00D61126" w:rsidP="00053F5D">
      <w:pPr>
        <w:jc w:val="both"/>
        <w:rPr>
          <w:sz w:val="28"/>
          <w:lang w:val="uk-UA"/>
        </w:rPr>
      </w:pPr>
    </w:p>
    <w:p w:rsidR="00D61126" w:rsidRDefault="00D61126" w:rsidP="00053F5D">
      <w:pPr>
        <w:jc w:val="both"/>
        <w:rPr>
          <w:b/>
          <w:sz w:val="28"/>
          <w:szCs w:val="28"/>
          <w:lang w:val="uk-UA"/>
        </w:rPr>
      </w:pPr>
      <w:r w:rsidRPr="00771DBF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  <w:lang w:val="uk-UA"/>
        </w:rPr>
        <w:t>встановлення неповного</w:t>
      </w:r>
    </w:p>
    <w:p w:rsidR="00D61126" w:rsidRDefault="00D61126" w:rsidP="00053F5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(скороченого) робочого дня</w:t>
      </w:r>
    </w:p>
    <w:p w:rsidR="00D61126" w:rsidRDefault="00D61126" w:rsidP="00053F5D">
      <w:pPr>
        <w:jc w:val="both"/>
        <w:rPr>
          <w:b/>
          <w:sz w:val="28"/>
          <w:szCs w:val="28"/>
          <w:lang w:val="uk-UA"/>
        </w:rPr>
      </w:pPr>
    </w:p>
    <w:p w:rsidR="00D61126" w:rsidRDefault="00D61126" w:rsidP="00053F5D">
      <w:pPr>
        <w:jc w:val="both"/>
        <w:rPr>
          <w:b/>
          <w:sz w:val="28"/>
          <w:szCs w:val="28"/>
          <w:lang w:val="uk-UA"/>
        </w:rPr>
      </w:pPr>
    </w:p>
    <w:p w:rsidR="00D61126" w:rsidRDefault="00D61126" w:rsidP="00053F5D">
      <w:pPr>
        <w:jc w:val="both"/>
        <w:rPr>
          <w:b/>
          <w:sz w:val="28"/>
          <w:szCs w:val="28"/>
          <w:lang w:val="uk-UA"/>
        </w:rPr>
      </w:pPr>
    </w:p>
    <w:p w:rsidR="00D61126" w:rsidRDefault="00D61126" w:rsidP="007E77A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053F5D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проведення заходів щодо раціонального використання бюджетних коштів, відповідно до статті 51 Бюджетного кодексу України, статті 56 Кодексу Законів про працю України, пункту 9 розділу ІІІ Закону України від 28 грудня 2014 року № 76-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«Про внесення змін та визначення такими, що втратили чинність, деяких законодавчих актів України», керуючись статтями 6, 39 Закону України «Про місцеві державні адміністрації»</w:t>
      </w:r>
    </w:p>
    <w:p w:rsidR="00D61126" w:rsidRPr="007E77A3" w:rsidRDefault="00D61126" w:rsidP="007E77A3">
      <w:pPr>
        <w:spacing w:line="360" w:lineRule="auto"/>
        <w:ind w:firstLine="708"/>
        <w:jc w:val="both"/>
        <w:rPr>
          <w:sz w:val="16"/>
          <w:szCs w:val="16"/>
          <w:lang w:val="uk-UA"/>
        </w:rPr>
      </w:pPr>
    </w:p>
    <w:p w:rsidR="00D61126" w:rsidRDefault="00D61126" w:rsidP="007E77A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D61126" w:rsidRDefault="00D61126" w:rsidP="007E77A3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Установити для працівників апарату відділу освіти Валківської районної державної адміністрації неповний (скорочений) робочий день тривалістю 6 годин з 08</w:t>
      </w:r>
      <w:r>
        <w:rPr>
          <w:sz w:val="28"/>
          <w:szCs w:val="28"/>
          <w:vertAlign w:val="superscript"/>
          <w:lang w:val="uk-UA"/>
        </w:rPr>
        <w:t>00</w:t>
      </w:r>
      <w:r>
        <w:rPr>
          <w:sz w:val="28"/>
          <w:szCs w:val="28"/>
          <w:lang w:val="uk-UA"/>
        </w:rPr>
        <w:t xml:space="preserve"> до 15</w:t>
      </w:r>
      <w:r>
        <w:rPr>
          <w:sz w:val="28"/>
          <w:szCs w:val="28"/>
          <w:vertAlign w:val="superscript"/>
          <w:lang w:val="uk-UA"/>
        </w:rPr>
        <w:t>00</w:t>
      </w:r>
      <w:r>
        <w:rPr>
          <w:sz w:val="28"/>
          <w:szCs w:val="28"/>
          <w:lang w:val="uk-UA"/>
        </w:rPr>
        <w:t xml:space="preserve"> (обідня перерва з 12</w:t>
      </w:r>
      <w:r>
        <w:rPr>
          <w:sz w:val="28"/>
          <w:szCs w:val="28"/>
          <w:vertAlign w:val="superscript"/>
          <w:lang w:val="uk-UA"/>
        </w:rPr>
        <w:t xml:space="preserve">00 </w:t>
      </w:r>
      <w:r>
        <w:rPr>
          <w:sz w:val="28"/>
          <w:szCs w:val="28"/>
          <w:lang w:val="uk-UA"/>
        </w:rPr>
        <w:t>до 13</w:t>
      </w:r>
      <w:r>
        <w:rPr>
          <w:sz w:val="28"/>
          <w:szCs w:val="28"/>
          <w:vertAlign w:val="superscript"/>
          <w:lang w:val="uk-UA"/>
        </w:rPr>
        <w:t>00</w:t>
      </w:r>
      <w:r>
        <w:rPr>
          <w:sz w:val="28"/>
          <w:szCs w:val="28"/>
          <w:lang w:val="uk-UA"/>
        </w:rPr>
        <w:t>) з 01 по 31 серпня 2016 року.</w:t>
      </w:r>
    </w:p>
    <w:p w:rsidR="00D61126" w:rsidRDefault="00D61126" w:rsidP="007E77A3">
      <w:pPr>
        <w:pStyle w:val="ListParagraph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наказу залишаю за собою.</w:t>
      </w:r>
    </w:p>
    <w:p w:rsidR="00D61126" w:rsidRDefault="00D61126" w:rsidP="00827B73">
      <w:pPr>
        <w:pStyle w:val="ListParagraph"/>
        <w:ind w:left="960"/>
        <w:jc w:val="both"/>
        <w:rPr>
          <w:sz w:val="28"/>
          <w:szCs w:val="28"/>
          <w:lang w:val="uk-UA"/>
        </w:rPr>
      </w:pPr>
    </w:p>
    <w:p w:rsidR="00D61126" w:rsidRDefault="00D61126" w:rsidP="00827B73">
      <w:pPr>
        <w:pStyle w:val="ListParagraph"/>
        <w:ind w:left="960"/>
        <w:jc w:val="both"/>
        <w:rPr>
          <w:sz w:val="28"/>
          <w:szCs w:val="28"/>
          <w:lang w:val="uk-UA"/>
        </w:rPr>
      </w:pPr>
    </w:p>
    <w:p w:rsidR="00D61126" w:rsidRPr="00827B73" w:rsidRDefault="00D61126" w:rsidP="00827B73">
      <w:pPr>
        <w:pStyle w:val="ListParagraph"/>
        <w:ind w:left="0"/>
        <w:jc w:val="both"/>
        <w:rPr>
          <w:b/>
          <w:sz w:val="28"/>
          <w:szCs w:val="28"/>
          <w:lang w:val="uk-UA"/>
        </w:rPr>
      </w:pPr>
      <w:r w:rsidRPr="00827B73">
        <w:rPr>
          <w:b/>
          <w:sz w:val="28"/>
          <w:szCs w:val="28"/>
          <w:lang w:val="uk-UA"/>
        </w:rPr>
        <w:t>Начальник</w:t>
      </w:r>
    </w:p>
    <w:p w:rsidR="00D61126" w:rsidRDefault="00D61126" w:rsidP="00827B73">
      <w:pPr>
        <w:pStyle w:val="ListParagraph"/>
        <w:tabs>
          <w:tab w:val="left" w:pos="6330"/>
        </w:tabs>
        <w:ind w:left="0"/>
        <w:jc w:val="both"/>
        <w:rPr>
          <w:b/>
          <w:sz w:val="28"/>
          <w:szCs w:val="28"/>
          <w:lang w:val="uk-UA"/>
        </w:rPr>
      </w:pPr>
      <w:r w:rsidRPr="00827B73">
        <w:rPr>
          <w:b/>
          <w:sz w:val="28"/>
          <w:szCs w:val="28"/>
          <w:lang w:val="uk-UA"/>
        </w:rPr>
        <w:t xml:space="preserve">відділу освіти </w:t>
      </w:r>
      <w:r w:rsidRPr="00827B73">
        <w:rPr>
          <w:b/>
          <w:sz w:val="28"/>
          <w:szCs w:val="28"/>
          <w:lang w:val="uk-UA"/>
        </w:rPr>
        <w:tab/>
        <w:t xml:space="preserve">                  </w:t>
      </w:r>
      <w:r>
        <w:rPr>
          <w:b/>
          <w:sz w:val="28"/>
          <w:szCs w:val="28"/>
          <w:lang w:val="uk-UA"/>
        </w:rPr>
        <w:t xml:space="preserve">     </w:t>
      </w:r>
      <w:r w:rsidRPr="00827B73">
        <w:rPr>
          <w:b/>
          <w:sz w:val="28"/>
          <w:szCs w:val="28"/>
          <w:lang w:val="uk-UA"/>
        </w:rPr>
        <w:t>В.В. Новосел</w:t>
      </w:r>
    </w:p>
    <w:p w:rsidR="00D61126" w:rsidRPr="00F95A6B" w:rsidRDefault="00D61126" w:rsidP="00827B73">
      <w:pPr>
        <w:pStyle w:val="ListParagraph"/>
        <w:tabs>
          <w:tab w:val="left" w:pos="6330"/>
        </w:tabs>
        <w:ind w:left="0"/>
        <w:jc w:val="both"/>
        <w:rPr>
          <w:lang w:val="uk-UA"/>
        </w:rPr>
      </w:pPr>
    </w:p>
    <w:p w:rsidR="00D61126" w:rsidRPr="00F95A6B" w:rsidRDefault="00D61126" w:rsidP="00827B73">
      <w:pPr>
        <w:pStyle w:val="ListParagraph"/>
        <w:tabs>
          <w:tab w:val="left" w:pos="6330"/>
        </w:tabs>
        <w:ind w:left="0"/>
        <w:jc w:val="both"/>
        <w:rPr>
          <w:lang w:val="uk-UA"/>
        </w:rPr>
      </w:pPr>
      <w:r w:rsidRPr="00F95A6B">
        <w:rPr>
          <w:lang w:val="uk-UA"/>
        </w:rPr>
        <w:t>Трусова,  5  25  59</w:t>
      </w:r>
    </w:p>
    <w:p w:rsidR="00D61126" w:rsidRDefault="00D61126" w:rsidP="00827B73">
      <w:pPr>
        <w:jc w:val="both"/>
        <w:rPr>
          <w:sz w:val="28"/>
          <w:szCs w:val="28"/>
          <w:lang w:val="uk-UA"/>
        </w:rPr>
      </w:pPr>
    </w:p>
    <w:p w:rsidR="00D61126" w:rsidRPr="00827B73" w:rsidRDefault="00D61126" w:rsidP="00827B73">
      <w:pPr>
        <w:jc w:val="both"/>
        <w:rPr>
          <w:sz w:val="28"/>
          <w:szCs w:val="28"/>
          <w:lang w:val="uk-UA"/>
        </w:rPr>
      </w:pPr>
    </w:p>
    <w:p w:rsidR="00D61126" w:rsidRPr="00053F5D" w:rsidRDefault="00D61126" w:rsidP="00053F5D">
      <w:pPr>
        <w:jc w:val="both"/>
        <w:rPr>
          <w:sz w:val="28"/>
          <w:szCs w:val="28"/>
          <w:lang w:val="uk-UA"/>
        </w:rPr>
      </w:pPr>
    </w:p>
    <w:p w:rsidR="00D61126" w:rsidRDefault="00D61126">
      <w:pPr>
        <w:rPr>
          <w:sz w:val="28"/>
          <w:szCs w:val="28"/>
          <w:lang w:val="uk-UA"/>
        </w:rPr>
      </w:pPr>
    </w:p>
    <w:p w:rsidR="00D61126" w:rsidRDefault="00D61126">
      <w:pPr>
        <w:rPr>
          <w:sz w:val="28"/>
          <w:szCs w:val="28"/>
          <w:lang w:val="uk-UA"/>
        </w:rPr>
      </w:pPr>
    </w:p>
    <w:p w:rsidR="00D61126" w:rsidRDefault="00D61126">
      <w:pPr>
        <w:rPr>
          <w:sz w:val="28"/>
          <w:szCs w:val="28"/>
          <w:lang w:val="uk-UA"/>
        </w:rPr>
      </w:pPr>
    </w:p>
    <w:p w:rsidR="00D61126" w:rsidRDefault="00D61126">
      <w:pPr>
        <w:rPr>
          <w:sz w:val="28"/>
          <w:szCs w:val="28"/>
          <w:lang w:val="uk-UA"/>
        </w:rPr>
      </w:pPr>
    </w:p>
    <w:p w:rsidR="00D61126" w:rsidRDefault="00D61126">
      <w:pPr>
        <w:rPr>
          <w:sz w:val="28"/>
          <w:szCs w:val="28"/>
          <w:lang w:val="uk-UA"/>
        </w:rPr>
      </w:pPr>
    </w:p>
    <w:p w:rsidR="00D61126" w:rsidRDefault="00D611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наказом від 01.08.2016 № 160 ознайомлені :</w:t>
      </w:r>
    </w:p>
    <w:p w:rsidR="00D61126" w:rsidRDefault="00D61126">
      <w:pPr>
        <w:rPr>
          <w:sz w:val="28"/>
          <w:szCs w:val="28"/>
          <w:lang w:val="uk-UA"/>
        </w:rPr>
      </w:pPr>
    </w:p>
    <w:p w:rsidR="00D61126" w:rsidRDefault="00D611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   Трусова Н.І.</w:t>
      </w:r>
    </w:p>
    <w:p w:rsidR="00D61126" w:rsidRDefault="00D611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   Білокудря О.В.</w:t>
      </w:r>
    </w:p>
    <w:p w:rsidR="00D61126" w:rsidRPr="00827B73" w:rsidRDefault="00D61126">
      <w:pPr>
        <w:rPr>
          <w:lang w:val="uk-UA"/>
        </w:rPr>
      </w:pPr>
    </w:p>
    <w:sectPr w:rsidR="00D61126" w:rsidRPr="00827B73" w:rsidSect="00F95A6B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126" w:rsidRDefault="00D61126">
      <w:r>
        <w:separator/>
      </w:r>
    </w:p>
  </w:endnote>
  <w:endnote w:type="continuationSeparator" w:id="1">
    <w:p w:rsidR="00D61126" w:rsidRDefault="00D61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126" w:rsidRDefault="00D61126">
      <w:r>
        <w:separator/>
      </w:r>
    </w:p>
  </w:footnote>
  <w:footnote w:type="continuationSeparator" w:id="1">
    <w:p w:rsidR="00D61126" w:rsidRDefault="00D61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126" w:rsidRDefault="00D61126" w:rsidP="00FB16E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1126" w:rsidRDefault="00D6112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126" w:rsidRDefault="00D61126" w:rsidP="00FB16E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61126" w:rsidRDefault="00D611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13388"/>
    <w:multiLevelType w:val="hybridMultilevel"/>
    <w:tmpl w:val="41EEAEE0"/>
    <w:lvl w:ilvl="0" w:tplc="67D00D1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F5D"/>
    <w:rsid w:val="00053F5D"/>
    <w:rsid w:val="00141CBA"/>
    <w:rsid w:val="0041022D"/>
    <w:rsid w:val="004643CF"/>
    <w:rsid w:val="00466F50"/>
    <w:rsid w:val="00572D28"/>
    <w:rsid w:val="00771DBF"/>
    <w:rsid w:val="007E77A3"/>
    <w:rsid w:val="00827B73"/>
    <w:rsid w:val="00860C99"/>
    <w:rsid w:val="00906AC2"/>
    <w:rsid w:val="00A23AE8"/>
    <w:rsid w:val="00BD000A"/>
    <w:rsid w:val="00CA07CF"/>
    <w:rsid w:val="00D61126"/>
    <w:rsid w:val="00F95A6B"/>
    <w:rsid w:val="00FB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5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3F5D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3F5D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053F5D"/>
    <w:pPr>
      <w:jc w:val="center"/>
    </w:pPr>
    <w:rPr>
      <w:bCs/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053F5D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827B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95A6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5A40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F95A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170</Words>
  <Characters>973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5</cp:revision>
  <cp:lastPrinted>2016-08-15T07:47:00Z</cp:lastPrinted>
  <dcterms:created xsi:type="dcterms:W3CDTF">2016-08-11T12:43:00Z</dcterms:created>
  <dcterms:modified xsi:type="dcterms:W3CDTF">2016-09-15T08:59:00Z</dcterms:modified>
</cp:coreProperties>
</file>