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DB5" w:rsidRPr="00BC6FE6" w:rsidRDefault="00E17DB5" w:rsidP="00501685">
      <w:pPr>
        <w:spacing w:after="120" w:line="240" w:lineRule="auto"/>
        <w:jc w:val="center"/>
        <w:rPr>
          <w:rFonts w:ascii="Times New Roman" w:hAnsi="Times New Roman"/>
          <w:noProof/>
          <w:sz w:val="24"/>
          <w:szCs w:val="24"/>
          <w:lang w:val="uk-UA" w:eastAsia="ru-RU"/>
        </w:rPr>
      </w:pPr>
      <w:r w:rsidRPr="00996A0E"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6" o:title=""/>
          </v:shape>
        </w:pict>
      </w:r>
    </w:p>
    <w:p w:rsidR="00E17DB5" w:rsidRPr="00BC6FE6" w:rsidRDefault="00E17DB5" w:rsidP="00501685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val="uk-UA" w:eastAsia="ru-RU"/>
        </w:rPr>
      </w:pPr>
      <w:r w:rsidRPr="00BC6FE6">
        <w:rPr>
          <w:rFonts w:ascii="Times New Roman" w:hAnsi="Times New Roman"/>
          <w:b/>
          <w:noProof/>
          <w:sz w:val="24"/>
          <w:szCs w:val="24"/>
          <w:lang w:val="uk-UA" w:eastAsia="ru-RU"/>
        </w:rPr>
        <w:t>УКРАЇНА</w:t>
      </w:r>
    </w:p>
    <w:p w:rsidR="00E17DB5" w:rsidRPr="00BC6FE6" w:rsidRDefault="00E17DB5" w:rsidP="00501685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 w:eastAsia="ru-RU"/>
        </w:rPr>
      </w:pPr>
    </w:p>
    <w:p w:rsidR="00E17DB5" w:rsidRPr="00BC6FE6" w:rsidRDefault="00E17DB5" w:rsidP="005016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>ВАЛКІВСЬКА РАЙОННА ДЕРЖАВНА АДМІНІСТРАЦІЯ</w:t>
      </w:r>
    </w:p>
    <w:p w:rsidR="00E17DB5" w:rsidRPr="00BC6FE6" w:rsidRDefault="00E17DB5" w:rsidP="005016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 xml:space="preserve">ВІДДІЛ ОСВІТИ </w:t>
      </w:r>
    </w:p>
    <w:p w:rsidR="00E17DB5" w:rsidRPr="00BC6FE6" w:rsidRDefault="00E17DB5" w:rsidP="005016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E17DB5" w:rsidRPr="00BC6FE6" w:rsidRDefault="00E17DB5" w:rsidP="005016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>НАКАЗ</w:t>
      </w:r>
    </w:p>
    <w:p w:rsidR="00E17DB5" w:rsidRPr="00BC6FE6" w:rsidRDefault="00E17DB5" w:rsidP="005016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tbl>
      <w:tblPr>
        <w:tblW w:w="0" w:type="auto"/>
        <w:tblLook w:val="01E0"/>
      </w:tblPr>
      <w:tblGrid>
        <w:gridCol w:w="3284"/>
        <w:gridCol w:w="3285"/>
        <w:gridCol w:w="3285"/>
      </w:tblGrid>
      <w:tr w:rsidR="00E17DB5" w:rsidRPr="00327095" w:rsidTr="0033273B">
        <w:tc>
          <w:tcPr>
            <w:tcW w:w="3284" w:type="dxa"/>
          </w:tcPr>
          <w:p w:rsidR="00E17DB5" w:rsidRPr="00BC6FE6" w:rsidRDefault="00E17DB5" w:rsidP="0033273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29.08</w:t>
            </w:r>
            <w:r w:rsidRPr="00BC6FE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.2016</w:t>
            </w:r>
          </w:p>
        </w:tc>
        <w:tc>
          <w:tcPr>
            <w:tcW w:w="3285" w:type="dxa"/>
          </w:tcPr>
          <w:p w:rsidR="00E17DB5" w:rsidRPr="00BC6FE6" w:rsidRDefault="00E17DB5" w:rsidP="00332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  <w:r w:rsidRPr="00BC6FE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Валки</w:t>
            </w:r>
          </w:p>
        </w:tc>
        <w:tc>
          <w:tcPr>
            <w:tcW w:w="3285" w:type="dxa"/>
          </w:tcPr>
          <w:p w:rsidR="00E17DB5" w:rsidRPr="00BC6FE6" w:rsidRDefault="00E17DB5" w:rsidP="003327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</w:pPr>
            <w:r w:rsidRPr="00BC6FE6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№ </w:t>
            </w:r>
            <w:r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165</w:t>
            </w:r>
          </w:p>
        </w:tc>
      </w:tr>
    </w:tbl>
    <w:p w:rsidR="00E17DB5" w:rsidRPr="00BC6FE6" w:rsidRDefault="00E17DB5" w:rsidP="005016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E17DB5" w:rsidRDefault="00E17DB5" w:rsidP="00501685">
      <w:pPr>
        <w:spacing w:after="0" w:line="240" w:lineRule="auto"/>
        <w:ind w:right="98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 xml:space="preserve">Про усунення недоліків, </w:t>
      </w:r>
    </w:p>
    <w:p w:rsidR="00E17DB5" w:rsidRDefault="00E17DB5" w:rsidP="00501685">
      <w:pPr>
        <w:spacing w:after="0" w:line="240" w:lineRule="auto"/>
        <w:ind w:right="98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 xml:space="preserve">виявлених під час здійснення </w:t>
      </w:r>
    </w:p>
    <w:p w:rsidR="00E17DB5" w:rsidRDefault="00E17DB5" w:rsidP="00501685">
      <w:pPr>
        <w:spacing w:after="0" w:line="240" w:lineRule="auto"/>
        <w:ind w:right="98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 xml:space="preserve">державного нагляду (контролю) </w:t>
      </w:r>
    </w:p>
    <w:p w:rsidR="00E17DB5" w:rsidRDefault="00E17DB5" w:rsidP="00501685">
      <w:pPr>
        <w:spacing w:after="0" w:line="240" w:lineRule="auto"/>
        <w:ind w:right="98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дошкільного навчального закладу</w:t>
      </w:r>
      <w:r w:rsidRPr="00501685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</w:p>
    <w:p w:rsidR="00E17DB5" w:rsidRDefault="00E17DB5" w:rsidP="00501685">
      <w:pPr>
        <w:spacing w:after="0" w:line="240" w:lineRule="auto"/>
        <w:ind w:right="98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01685">
        <w:rPr>
          <w:rFonts w:ascii="Times New Roman" w:hAnsi="Times New Roman"/>
          <w:b/>
          <w:sz w:val="28"/>
          <w:szCs w:val="28"/>
          <w:lang w:val="uk-UA" w:eastAsia="ru-RU"/>
        </w:rPr>
        <w:t xml:space="preserve">(дитячий садок ) «Ромашка» </w:t>
      </w:r>
    </w:p>
    <w:p w:rsidR="00E17DB5" w:rsidRDefault="00E17DB5" w:rsidP="00501685">
      <w:pPr>
        <w:spacing w:after="0" w:line="240" w:lineRule="auto"/>
        <w:ind w:right="98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01685">
        <w:rPr>
          <w:rFonts w:ascii="Times New Roman" w:hAnsi="Times New Roman"/>
          <w:b/>
          <w:sz w:val="28"/>
          <w:szCs w:val="28"/>
          <w:lang w:val="uk-UA" w:eastAsia="ru-RU"/>
        </w:rPr>
        <w:t xml:space="preserve">Сніжківської сільської ради </w:t>
      </w:r>
    </w:p>
    <w:p w:rsidR="00E17DB5" w:rsidRDefault="00E17DB5" w:rsidP="00501685">
      <w:pPr>
        <w:spacing w:after="0" w:line="240" w:lineRule="auto"/>
        <w:ind w:right="98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Валківського району </w:t>
      </w:r>
      <w:r w:rsidRPr="00501685">
        <w:rPr>
          <w:rFonts w:ascii="Times New Roman" w:hAnsi="Times New Roman"/>
          <w:b/>
          <w:sz w:val="28"/>
          <w:szCs w:val="28"/>
          <w:lang w:val="uk-UA" w:eastAsia="ru-RU"/>
        </w:rPr>
        <w:t xml:space="preserve">Харківської </w:t>
      </w:r>
    </w:p>
    <w:p w:rsidR="00E17DB5" w:rsidRDefault="00E17DB5" w:rsidP="00501685">
      <w:pPr>
        <w:spacing w:after="0" w:line="240" w:lineRule="auto"/>
        <w:ind w:right="98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01685">
        <w:rPr>
          <w:rFonts w:ascii="Times New Roman" w:hAnsi="Times New Roman"/>
          <w:b/>
          <w:sz w:val="28"/>
          <w:szCs w:val="28"/>
          <w:lang w:val="uk-UA" w:eastAsia="ru-RU"/>
        </w:rPr>
        <w:t>області</w:t>
      </w:r>
    </w:p>
    <w:p w:rsidR="00E17DB5" w:rsidRPr="00BC6FE6" w:rsidRDefault="00E17DB5" w:rsidP="00501685">
      <w:pPr>
        <w:spacing w:after="0" w:line="360" w:lineRule="auto"/>
        <w:ind w:firstLine="573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E17DB5" w:rsidRPr="00BC6FE6" w:rsidRDefault="00E17DB5" w:rsidP="00501685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sz w:val="28"/>
          <w:szCs w:val="28"/>
          <w:lang w:val="uk-UA" w:eastAsia="ru-RU"/>
        </w:rPr>
        <w:t>Відповідно до пунктів 7-8 статті 6 Закону України «Про основні засади державного нагляду (контролю) у сфері господарської діяльності»,  пункту 7 Порядку здійснення державного контролю за діяльністю навчальних закладів, затверджених наказом Міністерства освіти і науки України від 25.01.2008 № 34, зареєстрованого в Міністерстві юстиції України 01.02.2008 за № 77/14768, на підставі акту перевірки додержання суб’єктами господарювання, що надають послуги у сфері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дошкільної освіти, </w:t>
      </w:r>
      <w:r w:rsidRPr="00501685">
        <w:rPr>
          <w:rFonts w:ascii="Times New Roman" w:hAnsi="Times New Roman"/>
          <w:sz w:val="28"/>
          <w:szCs w:val="28"/>
          <w:lang w:val="uk-UA" w:eastAsia="ru-RU"/>
        </w:rPr>
        <w:t>вимог законодавства про дошкільну освіту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від 26.08.2016 № 1</w:t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>, керуючись статтею 6 Закону України «Про місцеві державні адміністрації»,</w:t>
      </w:r>
    </w:p>
    <w:p w:rsidR="00E17DB5" w:rsidRPr="00513D2F" w:rsidRDefault="00E17DB5" w:rsidP="00501685">
      <w:pPr>
        <w:spacing w:after="0" w:line="360" w:lineRule="auto"/>
        <w:jc w:val="both"/>
        <w:rPr>
          <w:rFonts w:ascii="Times New Roman" w:hAnsi="Times New Roman"/>
          <w:sz w:val="16"/>
          <w:szCs w:val="16"/>
          <w:lang w:val="uk-UA" w:eastAsia="ru-RU"/>
        </w:rPr>
      </w:pPr>
    </w:p>
    <w:p w:rsidR="00E17DB5" w:rsidRPr="00BC6FE6" w:rsidRDefault="00E17DB5" w:rsidP="0050168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sz w:val="28"/>
          <w:szCs w:val="28"/>
          <w:lang w:val="uk-UA" w:eastAsia="ru-RU"/>
        </w:rPr>
        <w:t>НАКАЗУЮ:</w:t>
      </w:r>
    </w:p>
    <w:p w:rsidR="00E17DB5" w:rsidRPr="00BC6FE6" w:rsidRDefault="00E17DB5" w:rsidP="0057475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sz w:val="28"/>
          <w:szCs w:val="28"/>
          <w:lang w:val="uk-UA" w:eastAsia="ru-RU"/>
        </w:rPr>
        <w:t>1.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В.о. завідувача Сніжківського дошкільного навчального закладу (дитячий садок</w:t>
      </w:r>
      <w:r w:rsidRPr="00574758">
        <w:rPr>
          <w:rFonts w:ascii="Times New Roman" w:hAnsi="Times New Roman"/>
          <w:sz w:val="28"/>
          <w:szCs w:val="28"/>
          <w:lang w:val="uk-UA" w:eastAsia="ru-RU"/>
        </w:rPr>
        <w:t xml:space="preserve">) «Ромашка»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Сніжківської сільської ради Валківського району </w:t>
      </w:r>
      <w:r w:rsidRPr="00574758">
        <w:rPr>
          <w:rFonts w:ascii="Times New Roman" w:hAnsi="Times New Roman"/>
          <w:sz w:val="28"/>
          <w:szCs w:val="28"/>
          <w:lang w:val="uk-UA" w:eastAsia="ru-RU"/>
        </w:rPr>
        <w:t>Харківської області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Яросі І.М.</w:t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>:</w:t>
      </w:r>
    </w:p>
    <w:p w:rsidR="00E17DB5" w:rsidRPr="00BC6FE6" w:rsidRDefault="00E17DB5" w:rsidP="0050168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sz w:val="28"/>
          <w:szCs w:val="28"/>
          <w:lang w:val="uk-UA" w:eastAsia="ru-RU"/>
        </w:rPr>
        <w:t>1.1. Розробити заходи щодо усунення виявлених недоліків та вдосконалення роботи навчального закладу та надати до відділу освіти Валківської районної державної адміністрації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E17DB5" w:rsidRPr="00BC6FE6" w:rsidRDefault="00E17DB5" w:rsidP="00501685">
      <w:pPr>
        <w:spacing w:after="0" w:line="360" w:lineRule="auto"/>
        <w:ind w:left="4248" w:firstLine="708"/>
        <w:jc w:val="righ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Д</w:t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 xml:space="preserve">о </w:t>
      </w:r>
      <w:r>
        <w:rPr>
          <w:rFonts w:ascii="Times New Roman" w:hAnsi="Times New Roman"/>
          <w:sz w:val="28"/>
          <w:szCs w:val="28"/>
          <w:lang w:val="uk-UA" w:eastAsia="ru-RU"/>
        </w:rPr>
        <w:t>15.09</w:t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>.2016</w:t>
      </w:r>
    </w:p>
    <w:p w:rsidR="00E17DB5" w:rsidRPr="00BC6FE6" w:rsidRDefault="00E17DB5" w:rsidP="00501685">
      <w:pPr>
        <w:spacing w:after="0" w:line="360" w:lineRule="auto"/>
        <w:ind w:right="-82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sz w:val="28"/>
          <w:szCs w:val="28"/>
          <w:lang w:val="uk-UA" w:eastAsia="ru-RU"/>
        </w:rPr>
        <w:t>1.2. Усунути  недоліки,  виявлені  під  час  здійснення  державного  нагляду (контролю) за діяльністю навчального закладу.</w:t>
      </w:r>
    </w:p>
    <w:p w:rsidR="00E17DB5" w:rsidRPr="00BC6FE6" w:rsidRDefault="00E17DB5" w:rsidP="00501685">
      <w:pPr>
        <w:spacing w:after="0" w:line="360" w:lineRule="auto"/>
        <w:ind w:left="5664" w:right="-82" w:firstLine="708"/>
        <w:jc w:val="righ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Д</w:t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 xml:space="preserve">о </w:t>
      </w:r>
      <w:r w:rsidRPr="0086248B">
        <w:rPr>
          <w:rFonts w:ascii="Times New Roman" w:hAnsi="Times New Roman"/>
          <w:sz w:val="28"/>
          <w:szCs w:val="28"/>
          <w:lang w:val="uk-UA" w:eastAsia="ru-RU"/>
        </w:rPr>
        <w:t>15</w:t>
      </w:r>
      <w:r>
        <w:rPr>
          <w:rFonts w:ascii="Times New Roman" w:hAnsi="Times New Roman"/>
          <w:sz w:val="28"/>
          <w:szCs w:val="28"/>
          <w:lang w:val="uk-UA" w:eastAsia="ru-RU"/>
        </w:rPr>
        <w:t>.10</w:t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>.2016</w:t>
      </w:r>
    </w:p>
    <w:p w:rsidR="00E17DB5" w:rsidRPr="00BC6FE6" w:rsidRDefault="00E17DB5" w:rsidP="0050168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sz w:val="28"/>
          <w:szCs w:val="28"/>
          <w:lang w:val="uk-UA" w:eastAsia="ru-RU"/>
        </w:rPr>
        <w:t>1.3. Надати до відділу освіти Валківської районної державної адміністрації  інформацію про усунення недоліків та вдосконалення роботи навчального закладу.</w:t>
      </w:r>
    </w:p>
    <w:p w:rsidR="00E17DB5" w:rsidRPr="00BC6FE6" w:rsidRDefault="00E17DB5" w:rsidP="00501685">
      <w:pPr>
        <w:tabs>
          <w:tab w:val="left" w:pos="0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ab/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Д</w:t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 xml:space="preserve">о </w:t>
      </w:r>
      <w:r w:rsidRPr="0086248B">
        <w:rPr>
          <w:rFonts w:ascii="Times New Roman" w:hAnsi="Times New Roman"/>
          <w:sz w:val="28"/>
          <w:szCs w:val="28"/>
          <w:lang w:val="uk-UA" w:eastAsia="ru-RU"/>
        </w:rPr>
        <w:t>15</w:t>
      </w:r>
      <w:r>
        <w:rPr>
          <w:rFonts w:ascii="Times New Roman" w:hAnsi="Times New Roman"/>
          <w:sz w:val="28"/>
          <w:szCs w:val="28"/>
          <w:lang w:val="uk-UA" w:eastAsia="ru-RU"/>
        </w:rPr>
        <w:t>.10</w:t>
      </w:r>
      <w:bookmarkStart w:id="0" w:name="_GoBack"/>
      <w:bookmarkEnd w:id="0"/>
      <w:r w:rsidRPr="00BC6FE6">
        <w:rPr>
          <w:rFonts w:ascii="Times New Roman" w:hAnsi="Times New Roman"/>
          <w:sz w:val="28"/>
          <w:szCs w:val="28"/>
          <w:lang w:val="uk-UA" w:eastAsia="ru-RU"/>
        </w:rPr>
        <w:t>.2016</w:t>
      </w:r>
    </w:p>
    <w:p w:rsidR="00E17DB5" w:rsidRPr="00BC6FE6" w:rsidRDefault="00E17DB5" w:rsidP="00501685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sz w:val="28"/>
          <w:szCs w:val="28"/>
          <w:lang w:val="uk-UA" w:eastAsia="ru-RU"/>
        </w:rPr>
        <w:t xml:space="preserve">2. Контроль за виконанням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даного </w:t>
      </w:r>
      <w:r w:rsidRPr="00BC6FE6">
        <w:rPr>
          <w:rFonts w:ascii="Times New Roman" w:hAnsi="Times New Roman"/>
          <w:sz w:val="28"/>
          <w:szCs w:val="28"/>
          <w:lang w:val="uk-UA" w:eastAsia="ru-RU"/>
        </w:rPr>
        <w:t>наказу залишаю за собою.</w:t>
      </w:r>
    </w:p>
    <w:p w:rsidR="00E17DB5" w:rsidRPr="00BC6FE6" w:rsidRDefault="00E17DB5" w:rsidP="00501685">
      <w:pPr>
        <w:tabs>
          <w:tab w:val="num" w:pos="0"/>
        </w:tabs>
        <w:spacing w:after="0" w:line="336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E17DB5" w:rsidRDefault="00E17DB5" w:rsidP="00501685">
      <w:pPr>
        <w:spacing w:after="0" w:line="240" w:lineRule="auto"/>
        <w:ind w:right="38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 xml:space="preserve">Начальник </w:t>
      </w:r>
    </w:p>
    <w:p w:rsidR="00E17DB5" w:rsidRDefault="00E17DB5" w:rsidP="00501685">
      <w:pPr>
        <w:spacing w:after="0" w:line="240" w:lineRule="auto"/>
        <w:ind w:right="38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>відділу освіти</w:t>
      </w: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</w:t>
      </w:r>
      <w:r w:rsidRPr="00BC6FE6">
        <w:rPr>
          <w:rFonts w:ascii="Times New Roman" w:hAnsi="Times New Roman"/>
          <w:b/>
          <w:sz w:val="28"/>
          <w:szCs w:val="28"/>
          <w:lang w:val="uk-UA" w:eastAsia="ru-RU"/>
        </w:rPr>
        <w:tab/>
        <w:t>В.В.Новосел</w:t>
      </w:r>
    </w:p>
    <w:p w:rsidR="00E17DB5" w:rsidRDefault="00E17DB5" w:rsidP="00501685">
      <w:pPr>
        <w:spacing w:after="0" w:line="240" w:lineRule="auto"/>
        <w:ind w:right="38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E17DB5" w:rsidRPr="00A60B13" w:rsidRDefault="00E17DB5" w:rsidP="00501685">
      <w:pPr>
        <w:spacing w:after="0" w:line="240" w:lineRule="auto"/>
        <w:ind w:right="38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A60B13">
        <w:rPr>
          <w:rFonts w:ascii="Times New Roman" w:hAnsi="Times New Roman"/>
          <w:sz w:val="24"/>
          <w:szCs w:val="24"/>
          <w:lang w:val="uk-UA" w:eastAsia="ru-RU"/>
        </w:rPr>
        <w:t>Трусова,  5  25  59</w:t>
      </w:r>
    </w:p>
    <w:p w:rsidR="00E17DB5" w:rsidRPr="00BC6FE6" w:rsidRDefault="00E17DB5" w:rsidP="00501685">
      <w:pPr>
        <w:spacing w:after="0" w:line="240" w:lineRule="auto"/>
        <w:rPr>
          <w:lang w:val="uk-UA"/>
        </w:rPr>
      </w:pPr>
    </w:p>
    <w:p w:rsidR="00E17DB5" w:rsidRDefault="00E17DB5">
      <w:pPr>
        <w:rPr>
          <w:lang w:val="uk-UA"/>
        </w:rPr>
      </w:pPr>
    </w:p>
    <w:p w:rsidR="00E17DB5" w:rsidRDefault="00E17DB5">
      <w:pPr>
        <w:rPr>
          <w:lang w:val="uk-UA"/>
        </w:rPr>
      </w:pPr>
    </w:p>
    <w:p w:rsidR="00E17DB5" w:rsidRDefault="00E17DB5">
      <w:pPr>
        <w:rPr>
          <w:lang w:val="uk-UA"/>
        </w:rPr>
      </w:pPr>
    </w:p>
    <w:p w:rsidR="00E17DB5" w:rsidRDefault="00E17DB5">
      <w:pPr>
        <w:rPr>
          <w:lang w:val="uk-UA"/>
        </w:rPr>
      </w:pPr>
    </w:p>
    <w:p w:rsidR="00E17DB5" w:rsidRDefault="00E17DB5">
      <w:pPr>
        <w:rPr>
          <w:lang w:val="uk-UA"/>
        </w:rPr>
      </w:pPr>
    </w:p>
    <w:p w:rsidR="00E17DB5" w:rsidRDefault="00E17DB5">
      <w:pPr>
        <w:rPr>
          <w:lang w:val="uk-UA"/>
        </w:rPr>
      </w:pPr>
    </w:p>
    <w:p w:rsidR="00E17DB5" w:rsidRDefault="00E17DB5">
      <w:pPr>
        <w:rPr>
          <w:lang w:val="uk-UA"/>
        </w:rPr>
      </w:pPr>
    </w:p>
    <w:p w:rsidR="00E17DB5" w:rsidRDefault="00E17DB5">
      <w:pPr>
        <w:rPr>
          <w:lang w:val="uk-UA"/>
        </w:rPr>
      </w:pPr>
    </w:p>
    <w:p w:rsidR="00E17DB5" w:rsidRDefault="00E17DB5">
      <w:pPr>
        <w:rPr>
          <w:lang w:val="uk-UA"/>
        </w:rPr>
      </w:pPr>
    </w:p>
    <w:p w:rsidR="00E17DB5" w:rsidRDefault="00E17DB5">
      <w:pPr>
        <w:rPr>
          <w:lang w:val="uk-UA"/>
        </w:rPr>
      </w:pPr>
    </w:p>
    <w:p w:rsidR="00E17DB5" w:rsidRDefault="00E17DB5">
      <w:pPr>
        <w:rPr>
          <w:lang w:val="uk-UA"/>
        </w:rPr>
      </w:pPr>
    </w:p>
    <w:p w:rsidR="00E17DB5" w:rsidRDefault="00E17DB5">
      <w:pPr>
        <w:rPr>
          <w:lang w:val="uk-UA"/>
        </w:rPr>
      </w:pPr>
    </w:p>
    <w:p w:rsidR="00E17DB5" w:rsidRDefault="00E17DB5">
      <w:pPr>
        <w:rPr>
          <w:lang w:val="uk-UA"/>
        </w:rPr>
      </w:pPr>
    </w:p>
    <w:p w:rsidR="00E17DB5" w:rsidRDefault="00E17DB5">
      <w:pPr>
        <w:rPr>
          <w:lang w:val="uk-UA"/>
        </w:rPr>
      </w:pPr>
    </w:p>
    <w:p w:rsidR="00E17DB5" w:rsidRDefault="00E17DB5">
      <w:pPr>
        <w:rPr>
          <w:lang w:val="uk-UA"/>
        </w:rPr>
      </w:pPr>
    </w:p>
    <w:p w:rsidR="00E17DB5" w:rsidRDefault="00E17DB5">
      <w:pPr>
        <w:rPr>
          <w:lang w:val="uk-UA"/>
        </w:rPr>
      </w:pPr>
    </w:p>
    <w:p w:rsidR="00E17DB5" w:rsidRDefault="00E17DB5">
      <w:pPr>
        <w:rPr>
          <w:lang w:val="uk-UA"/>
        </w:rPr>
      </w:pPr>
    </w:p>
    <w:p w:rsidR="00E17DB5" w:rsidRDefault="00E17DB5">
      <w:pPr>
        <w:rPr>
          <w:lang w:val="uk-UA"/>
        </w:rPr>
      </w:pPr>
    </w:p>
    <w:p w:rsidR="00E17DB5" w:rsidRPr="00BC65CB" w:rsidRDefault="00E17DB5" w:rsidP="00BC65CB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 наказом від </w:t>
      </w:r>
      <w:r>
        <w:rPr>
          <w:rFonts w:ascii="Times New Roman" w:hAnsi="Times New Roman"/>
          <w:sz w:val="28"/>
          <w:lang w:val="uk-UA"/>
        </w:rPr>
        <w:t>29</w:t>
      </w:r>
      <w:r w:rsidRPr="00BC65CB">
        <w:rPr>
          <w:rFonts w:ascii="Times New Roman" w:hAnsi="Times New Roman"/>
          <w:sz w:val="28"/>
        </w:rPr>
        <w:t>.0</w:t>
      </w:r>
      <w:r>
        <w:rPr>
          <w:rFonts w:ascii="Times New Roman" w:hAnsi="Times New Roman"/>
          <w:sz w:val="28"/>
          <w:lang w:val="uk-UA"/>
        </w:rPr>
        <w:t>8</w:t>
      </w:r>
      <w:r w:rsidRPr="00BC65CB">
        <w:rPr>
          <w:rFonts w:ascii="Times New Roman" w:hAnsi="Times New Roman"/>
          <w:sz w:val="28"/>
        </w:rPr>
        <w:t xml:space="preserve">.2016 № </w:t>
      </w:r>
      <w:r>
        <w:rPr>
          <w:rFonts w:ascii="Times New Roman" w:hAnsi="Times New Roman"/>
          <w:sz w:val="28"/>
          <w:lang w:val="uk-UA"/>
        </w:rPr>
        <w:t>165</w:t>
      </w:r>
      <w:r w:rsidRPr="00BC65CB">
        <w:rPr>
          <w:rFonts w:ascii="Times New Roman" w:hAnsi="Times New Roman"/>
          <w:sz w:val="28"/>
        </w:rPr>
        <w:t xml:space="preserve"> ознайомлен</w:t>
      </w:r>
      <w:r>
        <w:rPr>
          <w:rFonts w:ascii="Times New Roman" w:hAnsi="Times New Roman"/>
          <w:sz w:val="28"/>
          <w:lang w:val="uk-UA"/>
        </w:rPr>
        <w:t>а</w:t>
      </w:r>
      <w:r w:rsidRPr="00BC65CB">
        <w:rPr>
          <w:rFonts w:ascii="Times New Roman" w:hAnsi="Times New Roman"/>
          <w:sz w:val="28"/>
        </w:rPr>
        <w:t>:</w:t>
      </w:r>
    </w:p>
    <w:p w:rsidR="00E17DB5" w:rsidRPr="00BC65CB" w:rsidRDefault="00E17DB5" w:rsidP="00BC65CB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</w:p>
    <w:p w:rsidR="00E17DB5" w:rsidRPr="00BC65CB" w:rsidRDefault="00E17DB5" w:rsidP="00BC65CB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  <w:lang w:val="uk-UA"/>
        </w:rPr>
      </w:pPr>
      <w:r w:rsidRPr="00BC65CB">
        <w:rPr>
          <w:rFonts w:ascii="Times New Roman" w:hAnsi="Times New Roman"/>
          <w:sz w:val="28"/>
        </w:rPr>
        <w:t xml:space="preserve">_________________ </w:t>
      </w:r>
      <w:r>
        <w:rPr>
          <w:rFonts w:ascii="Times New Roman" w:hAnsi="Times New Roman"/>
          <w:sz w:val="28"/>
          <w:lang w:val="uk-UA"/>
        </w:rPr>
        <w:t>Яроха І.М.</w:t>
      </w:r>
    </w:p>
    <w:p w:rsidR="00E17DB5" w:rsidRPr="00BC65CB" w:rsidRDefault="00E17DB5" w:rsidP="00BC65CB">
      <w:pPr>
        <w:spacing w:after="0" w:line="240" w:lineRule="auto"/>
      </w:pPr>
    </w:p>
    <w:p w:rsidR="00E17DB5" w:rsidRDefault="00E17DB5">
      <w:pPr>
        <w:rPr>
          <w:lang w:val="uk-UA"/>
        </w:rPr>
      </w:pPr>
    </w:p>
    <w:p w:rsidR="00E17DB5" w:rsidRDefault="00E17DB5">
      <w:pPr>
        <w:rPr>
          <w:lang w:val="uk-UA"/>
        </w:rPr>
      </w:pPr>
    </w:p>
    <w:p w:rsidR="00E17DB5" w:rsidRPr="00BC65CB" w:rsidRDefault="00E17DB5">
      <w:pPr>
        <w:rPr>
          <w:lang w:val="uk-UA"/>
        </w:rPr>
      </w:pPr>
    </w:p>
    <w:sectPr w:rsidR="00E17DB5" w:rsidRPr="00BC65CB" w:rsidSect="00BC65CB">
      <w:headerReference w:type="default" r:id="rId7"/>
      <w:pgSz w:w="11906" w:h="16838"/>
      <w:pgMar w:top="289" w:right="567" w:bottom="71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DB5" w:rsidRDefault="00E17DB5" w:rsidP="00A95697">
      <w:pPr>
        <w:spacing w:after="0" w:line="240" w:lineRule="auto"/>
      </w:pPr>
      <w:r>
        <w:separator/>
      </w:r>
    </w:p>
  </w:endnote>
  <w:endnote w:type="continuationSeparator" w:id="1">
    <w:p w:rsidR="00E17DB5" w:rsidRDefault="00E17DB5" w:rsidP="00A95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DB5" w:rsidRDefault="00E17DB5" w:rsidP="00A95697">
      <w:pPr>
        <w:spacing w:after="0" w:line="240" w:lineRule="auto"/>
      </w:pPr>
      <w:r>
        <w:separator/>
      </w:r>
    </w:p>
  </w:footnote>
  <w:footnote w:type="continuationSeparator" w:id="1">
    <w:p w:rsidR="00E17DB5" w:rsidRDefault="00E17DB5" w:rsidP="00A95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DB5" w:rsidRDefault="00E17DB5">
    <w:pPr>
      <w:pStyle w:val="Header"/>
      <w:jc w:val="center"/>
    </w:pPr>
    <w:fldSimple w:instr=" PAGE   \* MERGEFORMAT ">
      <w:r>
        <w:rPr>
          <w:noProof/>
        </w:rPr>
        <w:t>3</w:t>
      </w:r>
    </w:fldSimple>
  </w:p>
  <w:p w:rsidR="00E17DB5" w:rsidRDefault="00E17DB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1685"/>
    <w:rsid w:val="001323F3"/>
    <w:rsid w:val="001D5E9C"/>
    <w:rsid w:val="00326C7B"/>
    <w:rsid w:val="00327095"/>
    <w:rsid w:val="0033273B"/>
    <w:rsid w:val="003E114D"/>
    <w:rsid w:val="004D1379"/>
    <w:rsid w:val="00501685"/>
    <w:rsid w:val="00513D2F"/>
    <w:rsid w:val="00574758"/>
    <w:rsid w:val="006B52FB"/>
    <w:rsid w:val="007A7829"/>
    <w:rsid w:val="00800CAD"/>
    <w:rsid w:val="0086248B"/>
    <w:rsid w:val="00892099"/>
    <w:rsid w:val="00996A0E"/>
    <w:rsid w:val="009B28F0"/>
    <w:rsid w:val="009C5C73"/>
    <w:rsid w:val="00A60B13"/>
    <w:rsid w:val="00A95697"/>
    <w:rsid w:val="00BC65CB"/>
    <w:rsid w:val="00BC6FE6"/>
    <w:rsid w:val="00C51D8A"/>
    <w:rsid w:val="00CA2C9C"/>
    <w:rsid w:val="00CB6632"/>
    <w:rsid w:val="00E17DB5"/>
    <w:rsid w:val="00EB6BAF"/>
    <w:rsid w:val="00F85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68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016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uk-UA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01685"/>
    <w:rPr>
      <w:rFonts w:ascii="Times New Roman" w:hAnsi="Times New Roman" w:cs="Times New Roman"/>
      <w:sz w:val="24"/>
      <w:szCs w:val="24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0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16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109</TotalTime>
  <Pages>3</Pages>
  <Words>277</Words>
  <Characters>1584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Осадча</dc:creator>
  <cp:keywords/>
  <dc:description/>
  <cp:lastModifiedBy>User</cp:lastModifiedBy>
  <cp:revision>9</cp:revision>
  <dcterms:created xsi:type="dcterms:W3CDTF">2016-08-31T08:03:00Z</dcterms:created>
  <dcterms:modified xsi:type="dcterms:W3CDTF">2016-09-15T10:22:00Z</dcterms:modified>
</cp:coreProperties>
</file>