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7C" w:rsidRPr="00AA4152" w:rsidRDefault="00F74D7C" w:rsidP="00881861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F74D7C" w:rsidRPr="00EC75F9" w:rsidRDefault="00F74D7C" w:rsidP="00881861">
      <w:pPr>
        <w:jc w:val="center"/>
        <w:rPr>
          <w:noProof/>
          <w:sz w:val="16"/>
          <w:szCs w:val="16"/>
        </w:rPr>
      </w:pPr>
    </w:p>
    <w:p w:rsidR="00F74D7C" w:rsidRPr="00F66D3A" w:rsidRDefault="00F74D7C" w:rsidP="00881861">
      <w:pPr>
        <w:jc w:val="center"/>
        <w:rPr>
          <w:b/>
          <w:noProof/>
        </w:rPr>
      </w:pPr>
      <w:r w:rsidRPr="00F66D3A">
        <w:rPr>
          <w:b/>
          <w:noProof/>
        </w:rPr>
        <w:t>УКРАЇНА</w:t>
      </w:r>
    </w:p>
    <w:p w:rsidR="00F74D7C" w:rsidRPr="00EC75F9" w:rsidRDefault="00F74D7C" w:rsidP="00881861">
      <w:pPr>
        <w:jc w:val="center"/>
        <w:rPr>
          <w:b/>
          <w:sz w:val="16"/>
          <w:szCs w:val="16"/>
        </w:rPr>
      </w:pPr>
    </w:p>
    <w:p w:rsidR="00F74D7C" w:rsidRPr="00F66D3A" w:rsidRDefault="00F74D7C" w:rsidP="00881861">
      <w:pPr>
        <w:jc w:val="center"/>
        <w:rPr>
          <w:b/>
          <w:sz w:val="28"/>
          <w:szCs w:val="28"/>
        </w:rPr>
      </w:pPr>
      <w:r w:rsidRPr="00F66D3A">
        <w:rPr>
          <w:b/>
          <w:sz w:val="28"/>
          <w:szCs w:val="28"/>
        </w:rPr>
        <w:t>ВАЛКІВСЬКА РАЙОННА ДЕРЖАВНА АДМІНІСТРАЦІЯ</w:t>
      </w:r>
    </w:p>
    <w:p w:rsidR="00F74D7C" w:rsidRPr="00F66D3A" w:rsidRDefault="00F74D7C" w:rsidP="00881861">
      <w:pPr>
        <w:jc w:val="center"/>
        <w:rPr>
          <w:b/>
          <w:sz w:val="28"/>
          <w:szCs w:val="28"/>
        </w:rPr>
      </w:pPr>
      <w:r w:rsidRPr="00F66D3A">
        <w:rPr>
          <w:b/>
          <w:sz w:val="28"/>
          <w:szCs w:val="28"/>
        </w:rPr>
        <w:t>ВІДДІЛ ОСВІТИ</w:t>
      </w:r>
    </w:p>
    <w:p w:rsidR="00F74D7C" w:rsidRPr="00F66D3A" w:rsidRDefault="00F74D7C" w:rsidP="00881861">
      <w:pPr>
        <w:jc w:val="center"/>
        <w:rPr>
          <w:b/>
          <w:sz w:val="28"/>
          <w:szCs w:val="28"/>
        </w:rPr>
      </w:pPr>
    </w:p>
    <w:p w:rsidR="00F74D7C" w:rsidRPr="00F66D3A" w:rsidRDefault="00F74D7C" w:rsidP="00881861">
      <w:pPr>
        <w:jc w:val="center"/>
        <w:rPr>
          <w:b/>
          <w:sz w:val="28"/>
          <w:szCs w:val="28"/>
        </w:rPr>
      </w:pPr>
      <w:r w:rsidRPr="00F66D3A">
        <w:rPr>
          <w:b/>
          <w:sz w:val="28"/>
          <w:szCs w:val="28"/>
        </w:rPr>
        <w:t>НАКАЗ</w:t>
      </w:r>
    </w:p>
    <w:p w:rsidR="00F74D7C" w:rsidRDefault="00F74D7C" w:rsidP="001B1574">
      <w:pPr>
        <w:rPr>
          <w:sz w:val="28"/>
          <w:szCs w:val="28"/>
        </w:rPr>
      </w:pPr>
    </w:p>
    <w:p w:rsidR="00F74D7C" w:rsidRPr="00C229B8" w:rsidRDefault="00F74D7C" w:rsidP="001B157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</w:rPr>
        <w:t>.</w:t>
      </w:r>
      <w:r w:rsidRPr="003A2291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  <w:lang w:val="uk-UA"/>
        </w:rPr>
        <w:t xml:space="preserve">. </w:t>
      </w:r>
      <w:r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  <w:lang w:val="uk-UA"/>
        </w:rPr>
        <w:t>6</w:t>
      </w:r>
      <w:r>
        <w:rPr>
          <w:b/>
          <w:bCs/>
          <w:sz w:val="28"/>
          <w:szCs w:val="28"/>
        </w:rPr>
        <w:tab/>
        <w:t xml:space="preserve">                                  </w:t>
      </w:r>
      <w:r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</w:rPr>
        <w:t xml:space="preserve">Валки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  <w:lang w:val="uk-UA"/>
        </w:rPr>
        <w:t>225</w:t>
      </w: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участь делегації учнів </w:t>
      </w: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загальноосвітніх навчальних </w:t>
      </w: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закладів району в обласній </w:t>
      </w: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конференції «Моя Батьківщина – </w:t>
      </w: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Україна»</w:t>
      </w:r>
    </w:p>
    <w:p w:rsidR="00F74D7C" w:rsidRDefault="00F74D7C" w:rsidP="001B1574">
      <w:pPr>
        <w:rPr>
          <w:b/>
          <w:bCs/>
          <w:sz w:val="28"/>
          <w:szCs w:val="28"/>
          <w:lang w:val="uk-UA"/>
        </w:rPr>
      </w:pPr>
    </w:p>
    <w:p w:rsidR="00F74D7C" w:rsidRPr="00EE7097" w:rsidRDefault="00F74D7C" w:rsidP="001B1574">
      <w:pPr>
        <w:rPr>
          <w:b/>
          <w:bCs/>
          <w:sz w:val="16"/>
          <w:szCs w:val="16"/>
          <w:lang w:val="uk-UA"/>
        </w:rPr>
      </w:pPr>
    </w:p>
    <w:p w:rsidR="00F74D7C" w:rsidRDefault="00F74D7C" w:rsidP="00C229B8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 w:rsidRPr="00513185">
        <w:rPr>
          <w:bCs/>
          <w:sz w:val="28"/>
          <w:szCs w:val="28"/>
          <w:lang w:val="uk-UA"/>
        </w:rPr>
        <w:t>Зг</w:t>
      </w:r>
      <w:r w:rsidRPr="001B1574">
        <w:rPr>
          <w:bCs/>
          <w:sz w:val="28"/>
          <w:szCs w:val="28"/>
          <w:lang w:val="uk-UA"/>
        </w:rPr>
        <w:t xml:space="preserve">ідно з </w:t>
      </w:r>
      <w:r>
        <w:rPr>
          <w:bCs/>
          <w:sz w:val="28"/>
          <w:szCs w:val="28"/>
          <w:lang w:val="uk-UA"/>
        </w:rPr>
        <w:t>п</w:t>
      </w:r>
      <w:r w:rsidRPr="001B1574">
        <w:rPr>
          <w:bCs/>
          <w:sz w:val="28"/>
          <w:szCs w:val="28"/>
          <w:lang w:val="uk-UA"/>
        </w:rPr>
        <w:t xml:space="preserve">ланом </w:t>
      </w:r>
      <w:r>
        <w:rPr>
          <w:bCs/>
          <w:sz w:val="28"/>
          <w:szCs w:val="28"/>
          <w:lang w:val="uk-UA"/>
        </w:rPr>
        <w:t>роботи Департаменту науки і освіти Харківської обласної державної адміністрації на 2016 рік (розділ 4.2 «Організаційно-масова робота відділу нормативності та якості освіти управління освіти і науки»), листом Комунального закладу «Харківська обласна станція юних туристів» від 08.11.2016  № 01-19/345 «Про проведення обласної краєзнавчої конференції «Моя Батьківщина – Україна»»</w:t>
      </w:r>
    </w:p>
    <w:p w:rsidR="00F74D7C" w:rsidRPr="00C229B8" w:rsidRDefault="00F74D7C" w:rsidP="00C229B8">
      <w:pPr>
        <w:spacing w:line="360" w:lineRule="auto"/>
        <w:jc w:val="both"/>
        <w:rPr>
          <w:bCs/>
          <w:sz w:val="16"/>
          <w:szCs w:val="16"/>
          <w:lang w:val="uk-UA"/>
        </w:rPr>
      </w:pPr>
    </w:p>
    <w:p w:rsidR="00F74D7C" w:rsidRDefault="00F74D7C" w:rsidP="00C229B8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НАКАЗУЮ:</w:t>
      </w:r>
    </w:p>
    <w:p w:rsidR="00F74D7C" w:rsidRPr="00D95DD3" w:rsidRDefault="00F74D7C" w:rsidP="00C229B8">
      <w:p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D95DD3">
        <w:rPr>
          <w:sz w:val="28"/>
          <w:szCs w:val="28"/>
          <w:lang w:val="uk-UA"/>
        </w:rPr>
        <w:t>Направити 03.12.2016 в м. Харків, Комунальний заклад «</w:t>
      </w:r>
      <w:r>
        <w:rPr>
          <w:sz w:val="28"/>
          <w:szCs w:val="28"/>
          <w:lang w:val="uk-UA"/>
        </w:rPr>
        <w:t>Харківський центр дослідницько-експериментальної діяльності «</w:t>
      </w:r>
      <w:r w:rsidRPr="00D95DD3">
        <w:rPr>
          <w:sz w:val="28"/>
          <w:szCs w:val="28"/>
          <w:lang w:val="uk-UA"/>
        </w:rPr>
        <w:t>Будинок учителя»</w:t>
      </w:r>
      <w:r>
        <w:rPr>
          <w:sz w:val="28"/>
          <w:szCs w:val="28"/>
          <w:lang w:val="uk-UA"/>
        </w:rPr>
        <w:t>»</w:t>
      </w:r>
      <w:r w:rsidRPr="00D95DD3">
        <w:rPr>
          <w:sz w:val="28"/>
          <w:szCs w:val="28"/>
          <w:lang w:val="uk-UA"/>
        </w:rPr>
        <w:t xml:space="preserve"> делегацію учнів </w:t>
      </w:r>
      <w:r>
        <w:rPr>
          <w:sz w:val="28"/>
          <w:szCs w:val="28"/>
          <w:lang w:val="uk-UA"/>
        </w:rPr>
        <w:t xml:space="preserve">загальноосвітніх навчальних закладів </w:t>
      </w:r>
      <w:r w:rsidRPr="00D95DD3">
        <w:rPr>
          <w:sz w:val="28"/>
          <w:szCs w:val="28"/>
          <w:lang w:val="uk-UA"/>
        </w:rPr>
        <w:t>району для участі в обласній краєзнавчій конференції «Моя Батьківщина – Україна»:</w:t>
      </w:r>
    </w:p>
    <w:p w:rsidR="00F74D7C" w:rsidRPr="00577291" w:rsidRDefault="00F74D7C" w:rsidP="00C229B8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Бездітко Катерину, ученицю 11 класу Валківського ліцею імені Олександра  Масельського, вихованку гуртка «Географічне краєзнавство» Валківського районного ЦТКЕУМ (керівник Вовк В.Ф.).</w:t>
      </w:r>
    </w:p>
    <w:p w:rsidR="00F74D7C" w:rsidRPr="00577291" w:rsidRDefault="00F74D7C" w:rsidP="00C229B8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Білецьку Аліну, ученицю 8 класу Гонтів</w:t>
      </w:r>
      <w:r w:rsidRPr="0057729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ярської філії Валківського ліцею імені Олександра Масельського, вихованку гуртка «Географічне краєзнавство» Валківського районного ЦТКЕУМ (керівник Положій В.В.).</w:t>
      </w:r>
    </w:p>
    <w:p w:rsidR="00F74D7C" w:rsidRPr="00513185" w:rsidRDefault="00F74D7C" w:rsidP="00C229B8">
      <w:pPr>
        <w:spacing w:line="360" w:lineRule="auto"/>
        <w:jc w:val="both"/>
        <w:rPr>
          <w:bCs/>
          <w:sz w:val="28"/>
          <w:szCs w:val="28"/>
          <w:lang w:val="uk-UA"/>
        </w:rPr>
      </w:pPr>
      <w:r w:rsidRPr="00513185">
        <w:rPr>
          <w:sz w:val="28"/>
          <w:szCs w:val="28"/>
          <w:lang w:val="uk-UA"/>
        </w:rPr>
        <w:t>1.3.</w:t>
      </w:r>
      <w:r>
        <w:rPr>
          <w:sz w:val="28"/>
          <w:szCs w:val="28"/>
          <w:lang w:val="uk-UA"/>
        </w:rPr>
        <w:t xml:space="preserve"> </w:t>
      </w:r>
      <w:r w:rsidRPr="00513185">
        <w:rPr>
          <w:sz w:val="28"/>
          <w:szCs w:val="28"/>
          <w:lang w:val="uk-UA"/>
        </w:rPr>
        <w:t>Бондаренко Марину,</w:t>
      </w:r>
      <w:r>
        <w:rPr>
          <w:sz w:val="28"/>
          <w:szCs w:val="28"/>
          <w:lang w:val="uk-UA"/>
        </w:rPr>
        <w:t xml:space="preserve"> </w:t>
      </w:r>
      <w:r w:rsidRPr="00513185">
        <w:rPr>
          <w:sz w:val="28"/>
          <w:szCs w:val="28"/>
          <w:lang w:val="uk-UA"/>
        </w:rPr>
        <w:t>ученицю 10 класу Новомерчицького навчально-виховного комплексу, вихованку гуртка «Географічне краєзнавство» Валківського районного ЦТКЕУМ</w:t>
      </w:r>
      <w:r>
        <w:rPr>
          <w:sz w:val="28"/>
          <w:szCs w:val="28"/>
          <w:lang w:val="uk-UA"/>
        </w:rPr>
        <w:t xml:space="preserve"> (керівник Вовк В.Ф.).</w:t>
      </w:r>
    </w:p>
    <w:p w:rsidR="00F74D7C" w:rsidRPr="00513185" w:rsidRDefault="00F74D7C" w:rsidP="00C229B8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Гнатенко Анну, ученицю 9</w:t>
      </w:r>
      <w:r w:rsidRPr="00577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класу Гонтів</w:t>
      </w:r>
      <w:r w:rsidRPr="0057729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ярської філії Валківського ліцею імені Олександра Масельського, вихованку гуртка «Географічне краєзнавство» Валківського районного ЦТКЕУМ (керівник Положій В.В.);</w:t>
      </w:r>
    </w:p>
    <w:p w:rsidR="00F74D7C" w:rsidRPr="00513185" w:rsidRDefault="00F74D7C" w:rsidP="00C229B8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1.5. </w:t>
      </w:r>
      <w:r w:rsidRPr="00513185">
        <w:rPr>
          <w:bCs/>
          <w:sz w:val="28"/>
          <w:szCs w:val="28"/>
          <w:lang w:val="uk-UA"/>
        </w:rPr>
        <w:t>Гнатенко Олексія</w:t>
      </w:r>
      <w:r>
        <w:rPr>
          <w:bCs/>
          <w:sz w:val="28"/>
          <w:szCs w:val="28"/>
          <w:lang w:val="uk-UA"/>
        </w:rPr>
        <w:t>,</w:t>
      </w:r>
      <w:r w:rsidRPr="005131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</w:t>
      </w:r>
      <w:r w:rsidRPr="00513185">
        <w:rPr>
          <w:sz w:val="28"/>
          <w:szCs w:val="28"/>
          <w:lang w:val="uk-UA"/>
        </w:rPr>
        <w:t>ня 6 класу Гонтів’ярської філії Валківського ліцею імені Ол</w:t>
      </w:r>
      <w:r>
        <w:rPr>
          <w:sz w:val="28"/>
          <w:szCs w:val="28"/>
          <w:lang w:val="uk-UA"/>
        </w:rPr>
        <w:t>ександра Масельського, вихованця</w:t>
      </w:r>
      <w:r w:rsidRPr="00513185">
        <w:rPr>
          <w:sz w:val="28"/>
          <w:szCs w:val="28"/>
          <w:lang w:val="uk-UA"/>
        </w:rPr>
        <w:t xml:space="preserve"> гуртка «Географічне краєзнавство» Валківського районного</w:t>
      </w:r>
      <w:r>
        <w:rPr>
          <w:sz w:val="28"/>
          <w:szCs w:val="28"/>
          <w:lang w:val="uk-UA"/>
        </w:rPr>
        <w:t xml:space="preserve"> ЦТКЕУМ (керівник Положій В.В.).</w:t>
      </w:r>
    </w:p>
    <w:p w:rsidR="00F74D7C" w:rsidRDefault="00F74D7C" w:rsidP="00C229B8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1.6. Губського Євгенія,</w:t>
      </w:r>
      <w:r w:rsidRPr="00893B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учня 9 класу Валківського ліцею імені Олександра  Масельського, вихованця гуртка «Юні музеєзнавці» Валківського районного ЦТКЕУМ (керівник Губська Н.В.).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1.7. Корецького Богдана,</w:t>
      </w:r>
      <w:r w:rsidRPr="00893B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учня 9 класу Новомерчицького навчально-виховного комплексу, вихованця гуртка «Географічне краєзнавство» Валківського районного ЦТКЕУМ(керівник Вовк В.Ф.).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1.8. Лимар Ліліану</w:t>
      </w:r>
      <w:r>
        <w:rPr>
          <w:sz w:val="28"/>
          <w:szCs w:val="28"/>
          <w:lang w:val="uk-UA"/>
        </w:rPr>
        <w:t>,  ученицю 11 класу Валківського ліцею імені Олександра  Масельського, вихованку гуртка «Географічне краєзнавство» Валківського районного ЦТКЕУМ (керівник Вовк В.Ф.).</w:t>
      </w:r>
    </w:p>
    <w:p w:rsidR="00F74D7C" w:rsidRPr="00577291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1.9.  </w:t>
      </w:r>
      <w:r>
        <w:rPr>
          <w:sz w:val="28"/>
          <w:szCs w:val="28"/>
          <w:lang w:val="uk-UA"/>
        </w:rPr>
        <w:t>Олійник Тетяну ученицю 10 класу Валківського ліцею імені Олександра  Масельського, вихованку гуртка «Географічне краєзнавство» Валківського районного ЦТКЕУМ (керівник Вовк В.Ф.).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1.10. ПобережнуАнну, Микитенко Ірину, Марющенко Назара, учнів 8 класу Сидоренківської загальноосвітньої школи І-ІІІ ступенів, вихованців гуртка «Історичне краєзнавство» Валківського районного ЦТКЕУМ (керівник    Середа В.А.).</w:t>
      </w:r>
    </w:p>
    <w:p w:rsidR="00F74D7C" w:rsidRPr="00577291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1.11. Тарапату Артема, учня 11 класу</w:t>
      </w:r>
      <w:r w:rsidRPr="000D29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Валківського ліцею імені Олександра  Масельського, вихованця гуртка «Географічне краєзнавство» Валківського районного ЦТКЕУМ (керівник Вовк В.Ф.).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1.12. Чайку Максима, учня 8 класу</w:t>
      </w:r>
      <w:r w:rsidRPr="000D29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Валківського ліцею імені Олександра  Масельського, вихованця гуртка «Юні музеєзнавці» Валківського районного ЦТКЕУМ (керівник Губська Н.В.);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1.13. </w:t>
      </w:r>
      <w:r w:rsidRPr="00513185">
        <w:rPr>
          <w:bCs/>
          <w:sz w:val="28"/>
          <w:szCs w:val="28"/>
          <w:lang w:val="uk-UA"/>
        </w:rPr>
        <w:t>Ситник Людмилу, ученицю 10 класу Огульцівської загальноосвітньої школи І-ІІІ ступенів, вихованку гуртка «Історичне краєзнавство» Валківського районного ЦТКЕУМ (керівник Будюкова В.Г.</w:t>
      </w:r>
      <w:r>
        <w:rPr>
          <w:bCs/>
          <w:sz w:val="28"/>
          <w:szCs w:val="28"/>
          <w:lang w:val="uk-UA"/>
        </w:rPr>
        <w:t>).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</w:t>
      </w:r>
      <w:r w:rsidRPr="00513185">
        <w:rPr>
          <w:sz w:val="28"/>
          <w:szCs w:val="28"/>
          <w:lang w:val="uk-UA"/>
        </w:rPr>
        <w:t>ризначити</w:t>
      </w:r>
      <w:r>
        <w:rPr>
          <w:sz w:val="28"/>
          <w:szCs w:val="28"/>
          <w:lang w:val="uk-UA"/>
        </w:rPr>
        <w:t xml:space="preserve"> к</w:t>
      </w:r>
      <w:r w:rsidRPr="00513185">
        <w:rPr>
          <w:sz w:val="28"/>
          <w:szCs w:val="28"/>
          <w:lang w:val="uk-UA"/>
        </w:rPr>
        <w:t>ерівниками делегації та відповідальними за збереження життя та здоров</w:t>
      </w:r>
      <w:r w:rsidRPr="00513185">
        <w:rPr>
          <w:sz w:val="28"/>
          <w:szCs w:val="28"/>
        </w:rPr>
        <w:t>’</w:t>
      </w:r>
      <w:r w:rsidRPr="00513185">
        <w:rPr>
          <w:sz w:val="28"/>
          <w:szCs w:val="28"/>
          <w:lang w:val="uk-UA"/>
        </w:rPr>
        <w:t>я дітей: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Губську Наталію Віталіївну, вчителя історії Валківського ліцею імені Олександра Масельського, керівника гуртків Валківського районного ЦТКЕУМ.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2.2. </w:t>
      </w:r>
      <w:r>
        <w:rPr>
          <w:sz w:val="28"/>
          <w:szCs w:val="28"/>
          <w:lang w:val="uk-UA"/>
        </w:rPr>
        <w:t>Вовка Володимира Федоровича, вчителя географії Новомерчицького навчально-виховного комплексу, керівника гуртків Валківського районного ЦТКЕУМ.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2.3. </w:t>
      </w:r>
      <w:r>
        <w:rPr>
          <w:sz w:val="28"/>
          <w:szCs w:val="28"/>
          <w:lang w:val="uk-UA"/>
        </w:rPr>
        <w:t>Середу Віктора Анатолійовича, вчителя історії Сидоренківської загальноосвітньої школи І-ІІІ ступенів.</w:t>
      </w:r>
    </w:p>
    <w:p w:rsidR="00F74D7C" w:rsidRPr="00D43429" w:rsidRDefault="00F74D7C" w:rsidP="00EE7097">
      <w:pPr>
        <w:pStyle w:val="ListParagraph"/>
        <w:spacing w:line="360" w:lineRule="auto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2.4. </w:t>
      </w:r>
      <w:r>
        <w:rPr>
          <w:sz w:val="28"/>
          <w:szCs w:val="28"/>
          <w:lang w:val="uk-UA"/>
        </w:rPr>
        <w:t>Будюкову Віру Григорівну, вчителя математики Огульцівської загальноосвітньої школи І-ІІІ ступенів.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Керівникам Валківського ліцею імені Олександра Масельського              (Грєхова В.І.), Новомерчицького навчально-виховного комплексу ( Борщ О.І.), Сидоренківської загальноосвітньої школи ІІІ ступенів (Новікова Д.В.), Огульцівської загальноосвітньої школи І-ІІІ ступенів (Омеляненко Т.М.):</w:t>
      </w:r>
    </w:p>
    <w:p w:rsidR="00F74D7C" w:rsidRPr="00D43429" w:rsidRDefault="00F74D7C" w:rsidP="00EE7097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</w:t>
      </w:r>
      <w:r w:rsidRPr="00D43429">
        <w:rPr>
          <w:sz w:val="28"/>
          <w:szCs w:val="28"/>
          <w:lang w:val="uk-UA"/>
        </w:rPr>
        <w:t>Видати відповідні накази про підготовку, відрядження та призначення відповідальних за збереження життя та здоров</w:t>
      </w:r>
      <w:r w:rsidRPr="00D43429">
        <w:rPr>
          <w:sz w:val="28"/>
          <w:szCs w:val="28"/>
        </w:rPr>
        <w:t>’</w:t>
      </w:r>
      <w:r w:rsidRPr="00D43429">
        <w:rPr>
          <w:sz w:val="28"/>
          <w:szCs w:val="28"/>
          <w:lang w:val="uk-UA"/>
        </w:rPr>
        <w:t>я учасників конференції</w:t>
      </w:r>
      <w:r>
        <w:rPr>
          <w:sz w:val="28"/>
          <w:szCs w:val="28"/>
          <w:lang w:val="uk-UA"/>
        </w:rPr>
        <w:t>.</w:t>
      </w:r>
    </w:p>
    <w:p w:rsidR="00F74D7C" w:rsidRDefault="00F74D7C" w:rsidP="00C229B8">
      <w:pPr>
        <w:spacing w:line="360" w:lineRule="auto"/>
        <w:ind w:left="142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D95DD3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Pr="00D95DD3">
        <w:rPr>
          <w:sz w:val="28"/>
          <w:szCs w:val="28"/>
          <w:lang w:val="uk-UA"/>
        </w:rPr>
        <w:t xml:space="preserve">До 02.12.2016 </w:t>
      </w:r>
    </w:p>
    <w:p w:rsidR="00F74D7C" w:rsidRDefault="00F74D7C" w:rsidP="00EE709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Забезпечити проведення та документальне оформлення інструктажів з безпеки життєдіяльності під час поїздки та проведення конференції.</w:t>
      </w:r>
    </w:p>
    <w:p w:rsidR="00F74D7C" w:rsidRDefault="00F74D7C" w:rsidP="00C229B8">
      <w:pPr>
        <w:pStyle w:val="ListParagraph"/>
        <w:spacing w:line="36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До 02.12.2106</w:t>
      </w:r>
    </w:p>
    <w:p w:rsidR="00F74D7C" w:rsidRDefault="00F74D7C" w:rsidP="00EE7097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наказу покласти на головного спеціаліста відділу освіти Трусову Н.І.</w:t>
      </w:r>
    </w:p>
    <w:p w:rsidR="00F74D7C" w:rsidRDefault="00F74D7C" w:rsidP="00D43429">
      <w:pPr>
        <w:ind w:left="142"/>
        <w:jc w:val="both"/>
        <w:rPr>
          <w:sz w:val="28"/>
          <w:szCs w:val="28"/>
          <w:lang w:val="uk-UA"/>
        </w:rPr>
      </w:pPr>
    </w:p>
    <w:p w:rsidR="00F74D7C" w:rsidRPr="00D95DD3" w:rsidRDefault="00F74D7C" w:rsidP="00D95DD3">
      <w:pPr>
        <w:jc w:val="both"/>
        <w:rPr>
          <w:b/>
          <w:sz w:val="28"/>
          <w:szCs w:val="28"/>
          <w:lang w:val="uk-UA"/>
        </w:rPr>
      </w:pPr>
      <w:r w:rsidRPr="00D95DD3">
        <w:rPr>
          <w:b/>
          <w:sz w:val="28"/>
          <w:szCs w:val="28"/>
          <w:lang w:val="uk-UA"/>
        </w:rPr>
        <w:t xml:space="preserve">Начальник </w:t>
      </w:r>
    </w:p>
    <w:p w:rsidR="00F74D7C" w:rsidRPr="00881861" w:rsidRDefault="00F74D7C" w:rsidP="00D95DD3">
      <w:pPr>
        <w:jc w:val="both"/>
        <w:rPr>
          <w:b/>
          <w:sz w:val="28"/>
          <w:szCs w:val="28"/>
        </w:rPr>
      </w:pPr>
      <w:r w:rsidRPr="00D95DD3">
        <w:rPr>
          <w:b/>
          <w:sz w:val="28"/>
          <w:szCs w:val="28"/>
          <w:lang w:val="uk-UA"/>
        </w:rPr>
        <w:t>відділу освіти                                                                                  В.В.Новосел</w:t>
      </w:r>
    </w:p>
    <w:p w:rsidR="00F74D7C" w:rsidRPr="00881861" w:rsidRDefault="00F74D7C" w:rsidP="00D95DD3">
      <w:pPr>
        <w:jc w:val="both"/>
        <w:rPr>
          <w:b/>
          <w:sz w:val="28"/>
          <w:szCs w:val="28"/>
        </w:rPr>
      </w:pPr>
    </w:p>
    <w:p w:rsidR="00F74D7C" w:rsidRDefault="00F74D7C" w:rsidP="00D95DD3">
      <w:pPr>
        <w:jc w:val="both"/>
        <w:rPr>
          <w:lang w:val="uk-UA"/>
        </w:rPr>
      </w:pPr>
      <w:r w:rsidRPr="003A2291">
        <w:t>Жел</w:t>
      </w:r>
      <w:r w:rsidRPr="003A2291">
        <w:rPr>
          <w:lang w:val="uk-UA"/>
        </w:rPr>
        <w:t>є</w:t>
      </w:r>
      <w:r w:rsidRPr="003A2291">
        <w:t>знова, 6 71 00</w:t>
      </w:r>
    </w:p>
    <w:p w:rsidR="00F74D7C" w:rsidRDefault="00F74D7C" w:rsidP="00EE7097">
      <w:pPr>
        <w:ind w:left="360" w:hanging="360"/>
        <w:jc w:val="both"/>
        <w:rPr>
          <w:sz w:val="28"/>
          <w:lang w:val="uk-UA"/>
        </w:rPr>
      </w:pPr>
    </w:p>
    <w:p w:rsidR="00F74D7C" w:rsidRDefault="00F74D7C" w:rsidP="00EE7097">
      <w:pPr>
        <w:ind w:left="360" w:hanging="360"/>
        <w:jc w:val="both"/>
        <w:rPr>
          <w:sz w:val="28"/>
          <w:lang w:val="uk-UA"/>
        </w:rPr>
      </w:pPr>
    </w:p>
    <w:p w:rsidR="00F74D7C" w:rsidRDefault="00F74D7C" w:rsidP="00EE7097">
      <w:pPr>
        <w:ind w:left="360" w:hanging="360"/>
        <w:jc w:val="both"/>
        <w:rPr>
          <w:sz w:val="28"/>
        </w:rPr>
      </w:pPr>
      <w:r>
        <w:rPr>
          <w:sz w:val="28"/>
        </w:rPr>
        <w:t>З наказом від 0</w:t>
      </w:r>
      <w:r>
        <w:rPr>
          <w:sz w:val="28"/>
          <w:lang w:val="uk-UA"/>
        </w:rPr>
        <w:t>1</w:t>
      </w:r>
      <w:r>
        <w:rPr>
          <w:sz w:val="28"/>
        </w:rPr>
        <w:t>.</w:t>
      </w:r>
      <w:r>
        <w:rPr>
          <w:sz w:val="28"/>
          <w:lang w:val="uk-UA"/>
        </w:rPr>
        <w:t>12</w:t>
      </w:r>
      <w:r>
        <w:rPr>
          <w:sz w:val="28"/>
        </w:rPr>
        <w:t xml:space="preserve">.2016 № </w:t>
      </w:r>
      <w:r>
        <w:rPr>
          <w:sz w:val="28"/>
          <w:lang w:val="uk-UA"/>
        </w:rPr>
        <w:t>225</w:t>
      </w:r>
      <w:r>
        <w:rPr>
          <w:sz w:val="28"/>
        </w:rPr>
        <w:t xml:space="preserve"> ознайомлені:</w:t>
      </w:r>
    </w:p>
    <w:p w:rsidR="00F74D7C" w:rsidRPr="00BF2B21" w:rsidRDefault="00F74D7C" w:rsidP="00EE7097">
      <w:pPr>
        <w:ind w:left="360" w:hanging="360"/>
        <w:jc w:val="both"/>
        <w:rPr>
          <w:sz w:val="28"/>
        </w:rPr>
      </w:pPr>
    </w:p>
    <w:p w:rsidR="00F74D7C" w:rsidRDefault="00F74D7C" w:rsidP="00EE7097">
      <w:pPr>
        <w:ind w:left="360" w:hanging="360"/>
        <w:jc w:val="both"/>
        <w:rPr>
          <w:sz w:val="28"/>
          <w:lang w:val="uk-UA"/>
        </w:rPr>
      </w:pPr>
      <w:r>
        <w:rPr>
          <w:sz w:val="28"/>
          <w:lang w:val="uk-UA"/>
        </w:rPr>
        <w:t>_________________ Трусова Н.І.</w:t>
      </w:r>
    </w:p>
    <w:p w:rsidR="00F74D7C" w:rsidRDefault="00F74D7C" w:rsidP="00EE7097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F74D7C" w:rsidRDefault="00F74D7C" w:rsidP="00EE7097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F74D7C" w:rsidRDefault="00F74D7C" w:rsidP="00EE7097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F74D7C" w:rsidRDefault="00F74D7C" w:rsidP="00EE7097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F74D7C" w:rsidRDefault="00F74D7C" w:rsidP="00EE7097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F74D7C" w:rsidRPr="00EE7097" w:rsidRDefault="00F74D7C" w:rsidP="00D95DD3">
      <w:pPr>
        <w:jc w:val="both"/>
        <w:rPr>
          <w:lang w:val="uk-UA"/>
        </w:rPr>
      </w:pPr>
    </w:p>
    <w:sectPr w:rsidR="00F74D7C" w:rsidRPr="00EE7097" w:rsidSect="00EE7097">
      <w:headerReference w:type="even" r:id="rId8"/>
      <w:headerReference w:type="default" r:id="rId9"/>
      <w:pgSz w:w="11906" w:h="16838"/>
      <w:pgMar w:top="289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D7C" w:rsidRDefault="00F74D7C">
      <w:r>
        <w:separator/>
      </w:r>
    </w:p>
  </w:endnote>
  <w:endnote w:type="continuationSeparator" w:id="1">
    <w:p w:rsidR="00F74D7C" w:rsidRDefault="00F7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D7C" w:rsidRDefault="00F74D7C">
      <w:r>
        <w:separator/>
      </w:r>
    </w:p>
  </w:footnote>
  <w:footnote w:type="continuationSeparator" w:id="1">
    <w:p w:rsidR="00F74D7C" w:rsidRDefault="00F7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7C" w:rsidRDefault="00F74D7C" w:rsidP="0016759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4D7C" w:rsidRDefault="00F74D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D7C" w:rsidRDefault="00F74D7C" w:rsidP="0016759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74D7C" w:rsidRDefault="00F74D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171"/>
    <w:multiLevelType w:val="multilevel"/>
    <w:tmpl w:val="0B6C73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">
    <w:nsid w:val="04282B3F"/>
    <w:multiLevelType w:val="multilevel"/>
    <w:tmpl w:val="7F22B5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0E1E4241"/>
    <w:multiLevelType w:val="hybridMultilevel"/>
    <w:tmpl w:val="71A4367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2606CF"/>
    <w:multiLevelType w:val="multilevel"/>
    <w:tmpl w:val="DF86CB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4">
    <w:nsid w:val="10F777DC"/>
    <w:multiLevelType w:val="multilevel"/>
    <w:tmpl w:val="EF2CF97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5">
    <w:nsid w:val="137C3E2B"/>
    <w:multiLevelType w:val="multilevel"/>
    <w:tmpl w:val="576A069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6">
    <w:nsid w:val="196A3887"/>
    <w:multiLevelType w:val="multilevel"/>
    <w:tmpl w:val="81669D7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1DB97B65"/>
    <w:multiLevelType w:val="multilevel"/>
    <w:tmpl w:val="27B827A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8">
    <w:nsid w:val="30794D6C"/>
    <w:multiLevelType w:val="multilevel"/>
    <w:tmpl w:val="CD3CF6DA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5DF77D8"/>
    <w:multiLevelType w:val="multilevel"/>
    <w:tmpl w:val="F94EBC5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45C902B4"/>
    <w:multiLevelType w:val="hybridMultilevel"/>
    <w:tmpl w:val="D732164E"/>
    <w:lvl w:ilvl="0" w:tplc="36DCFE34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5BBC0FB7"/>
    <w:multiLevelType w:val="multilevel"/>
    <w:tmpl w:val="1668F5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2">
    <w:nsid w:val="6D0E70C0"/>
    <w:multiLevelType w:val="hybridMultilevel"/>
    <w:tmpl w:val="E75EAEA6"/>
    <w:lvl w:ilvl="0" w:tplc="796A4B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574"/>
    <w:rsid w:val="0005034C"/>
    <w:rsid w:val="0006038A"/>
    <w:rsid w:val="000A11DB"/>
    <w:rsid w:val="000D2956"/>
    <w:rsid w:val="00167595"/>
    <w:rsid w:val="001B1574"/>
    <w:rsid w:val="002C5638"/>
    <w:rsid w:val="00376265"/>
    <w:rsid w:val="003A2291"/>
    <w:rsid w:val="00421A16"/>
    <w:rsid w:val="00513185"/>
    <w:rsid w:val="00540BB5"/>
    <w:rsid w:val="00577291"/>
    <w:rsid w:val="006C3FFD"/>
    <w:rsid w:val="00745CF3"/>
    <w:rsid w:val="00881861"/>
    <w:rsid w:val="00893B7F"/>
    <w:rsid w:val="008B4D32"/>
    <w:rsid w:val="00903762"/>
    <w:rsid w:val="009B0D43"/>
    <w:rsid w:val="009B38F0"/>
    <w:rsid w:val="00A2305B"/>
    <w:rsid w:val="00A6725F"/>
    <w:rsid w:val="00AA4152"/>
    <w:rsid w:val="00AC513A"/>
    <w:rsid w:val="00B76AA4"/>
    <w:rsid w:val="00BF2B21"/>
    <w:rsid w:val="00C229B8"/>
    <w:rsid w:val="00D32071"/>
    <w:rsid w:val="00D43429"/>
    <w:rsid w:val="00D95DD3"/>
    <w:rsid w:val="00DA02AA"/>
    <w:rsid w:val="00DA6DBD"/>
    <w:rsid w:val="00EC75F9"/>
    <w:rsid w:val="00EE7097"/>
    <w:rsid w:val="00F03EFF"/>
    <w:rsid w:val="00F66D3A"/>
    <w:rsid w:val="00F7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7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15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5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B15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229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2866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C229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4</Pages>
  <Words>797</Words>
  <Characters>4545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2016-12-03T08:17:00Z</cp:lastPrinted>
  <dcterms:created xsi:type="dcterms:W3CDTF">2016-12-02T09:22:00Z</dcterms:created>
  <dcterms:modified xsi:type="dcterms:W3CDTF">2016-12-03T08:26:00Z</dcterms:modified>
</cp:coreProperties>
</file>