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8"/>
          <w:szCs w:val="20"/>
          <w:lang w:val="uk-UA" w:eastAsia="ru-RU"/>
        </w:rPr>
      </w:pPr>
      <w:r w:rsidRPr="005577BA">
        <w:rPr>
          <w:rFonts w:ascii="Times New Roman" w:hAnsi="Times New Roman"/>
          <w:b/>
          <w:noProof/>
          <w:sz w:val="28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2053D5" w:rsidRPr="00D117F2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16"/>
          <w:szCs w:val="16"/>
          <w:lang w:val="uk-UA" w:eastAsia="ru-RU"/>
        </w:rPr>
      </w:pPr>
    </w:p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uk-UA" w:eastAsia="ru-RU"/>
        </w:rPr>
      </w:pPr>
      <w:r w:rsidRPr="003647DB">
        <w:rPr>
          <w:rFonts w:ascii="Times New Roman" w:hAnsi="Times New Roman"/>
          <w:b/>
          <w:bCs/>
          <w:noProof/>
          <w:sz w:val="24"/>
          <w:szCs w:val="24"/>
          <w:lang w:val="uk-UA" w:eastAsia="ru-RU"/>
        </w:rPr>
        <w:t>УКРАЇНА</w:t>
      </w:r>
    </w:p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val="uk-UA" w:eastAsia="ru-RU"/>
        </w:rPr>
      </w:pPr>
    </w:p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>ВАЛКІВСЬКА РАЙОННА ДЕРЖАВНА АДМІНІСТРАЦІЯ</w:t>
      </w:r>
    </w:p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>ВІДДІЛ ОСВІТИ</w:t>
      </w:r>
    </w:p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2053D5" w:rsidRPr="003647DB" w:rsidRDefault="002053D5" w:rsidP="003647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>НАКАЗ</w:t>
      </w:r>
    </w:p>
    <w:p w:rsidR="002053D5" w:rsidRPr="003647DB" w:rsidRDefault="002053D5" w:rsidP="003647DB">
      <w:pPr>
        <w:spacing w:after="0" w:line="240" w:lineRule="auto"/>
        <w:rPr>
          <w:rFonts w:ascii="Times New Roman" w:hAnsi="Times New Roman"/>
          <w:b/>
          <w:bCs/>
          <w:sz w:val="28"/>
          <w:szCs w:val="20"/>
          <w:lang w:val="uk-UA" w:eastAsia="ru-RU"/>
        </w:rPr>
      </w:pPr>
    </w:p>
    <w:p w:rsidR="002053D5" w:rsidRPr="003647DB" w:rsidRDefault="002053D5" w:rsidP="003647DB">
      <w:pPr>
        <w:spacing w:after="0" w:line="240" w:lineRule="auto"/>
        <w:rPr>
          <w:rFonts w:ascii="Times New Roman" w:hAnsi="Times New Roman"/>
          <w:b/>
          <w:color w:val="FF0000"/>
          <w:sz w:val="28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0"/>
          <w:lang w:val="uk-UA" w:eastAsia="ru-RU"/>
        </w:rPr>
        <w:t>22.02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.2017                                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ab/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ab/>
        <w:t xml:space="preserve">  Валки                                           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         № 36</w:t>
      </w:r>
    </w:p>
    <w:p w:rsidR="002053D5" w:rsidRPr="003647DB" w:rsidRDefault="002053D5" w:rsidP="003647DB">
      <w:pPr>
        <w:spacing w:after="0" w:line="240" w:lineRule="auto"/>
        <w:rPr>
          <w:rFonts w:ascii="Times New Roman" w:hAnsi="Times New Roman"/>
          <w:b/>
          <w:bCs/>
          <w:color w:val="FF0000"/>
          <w:sz w:val="28"/>
          <w:szCs w:val="20"/>
          <w:u w:val="single"/>
          <w:lang w:val="uk-UA" w:eastAsia="ru-RU"/>
        </w:rPr>
      </w:pPr>
    </w:p>
    <w:p w:rsidR="002053D5" w:rsidRDefault="002053D5" w:rsidP="003647DB">
      <w:pPr>
        <w:tabs>
          <w:tab w:val="center" w:pos="-3402"/>
        </w:tabs>
        <w:spacing w:after="0" w:line="240" w:lineRule="auto"/>
        <w:ind w:right="5245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призупинення</w:t>
      </w:r>
    </w:p>
    <w:p w:rsidR="002053D5" w:rsidRDefault="002053D5" w:rsidP="003647DB">
      <w:pPr>
        <w:tabs>
          <w:tab w:val="center" w:pos="-3402"/>
        </w:tabs>
        <w:spacing w:after="0" w:line="240" w:lineRule="auto"/>
        <w:ind w:right="5245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навчально-виховного</w:t>
      </w:r>
    </w:p>
    <w:p w:rsidR="002053D5" w:rsidRPr="003647DB" w:rsidRDefault="002053D5" w:rsidP="003647DB">
      <w:pPr>
        <w:tabs>
          <w:tab w:val="center" w:pos="-3402"/>
        </w:tabs>
        <w:spacing w:after="0" w:line="240" w:lineRule="auto"/>
        <w:ind w:right="5245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процесу </w:t>
      </w:r>
    </w:p>
    <w:p w:rsidR="002053D5" w:rsidRDefault="002053D5" w:rsidP="003647DB">
      <w:pPr>
        <w:tabs>
          <w:tab w:val="left" w:pos="945"/>
        </w:tabs>
        <w:spacing w:after="0" w:line="36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:rsidR="002053D5" w:rsidRPr="003647DB" w:rsidRDefault="002053D5" w:rsidP="003647DB">
      <w:pPr>
        <w:tabs>
          <w:tab w:val="left" w:pos="945"/>
        </w:tabs>
        <w:spacing w:after="0" w:line="36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2053D5" w:rsidRPr="00D117F2" w:rsidRDefault="002053D5" w:rsidP="00D117F2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0"/>
          <w:lang w:val="uk-UA" w:eastAsia="ru-RU"/>
        </w:rPr>
      </w:pPr>
      <w:r w:rsidRPr="003647DB">
        <w:rPr>
          <w:rFonts w:ascii="Times New Roman" w:hAnsi="Times New Roman"/>
          <w:bCs/>
          <w:sz w:val="28"/>
          <w:szCs w:val="20"/>
          <w:lang w:val="uk-UA" w:eastAsia="ru-RU"/>
        </w:rPr>
        <w:t xml:space="preserve">Відповідно </w:t>
      </w:r>
      <w:r>
        <w:rPr>
          <w:rFonts w:ascii="Times New Roman" w:hAnsi="Times New Roman"/>
          <w:bCs/>
          <w:sz w:val="28"/>
          <w:szCs w:val="20"/>
          <w:lang w:val="uk-UA" w:eastAsia="ru-RU"/>
        </w:rPr>
        <w:t>ст.26 Закону України «Про освіту», протоколу</w:t>
      </w:r>
      <w:r w:rsidRPr="00984C5F">
        <w:rPr>
          <w:rFonts w:ascii="Times New Roman" w:hAnsi="Times New Roman"/>
          <w:bCs/>
          <w:sz w:val="28"/>
          <w:szCs w:val="20"/>
          <w:lang w:val="uk-UA" w:eastAsia="ru-RU"/>
        </w:rPr>
        <w:t xml:space="preserve"> </w:t>
      </w:r>
      <w:r>
        <w:rPr>
          <w:rFonts w:ascii="Times New Roman" w:hAnsi="Times New Roman"/>
          <w:bCs/>
          <w:sz w:val="28"/>
          <w:szCs w:val="20"/>
          <w:lang w:val="uk-UA" w:eastAsia="ru-RU"/>
        </w:rPr>
        <w:t>позачергового засідання місцевої комісії з питань техногенної, екологічної безпеки та надзвичайних ситуацій у Валківському районі № 7 від 22 лютого 2017 року     № 7,</w:t>
      </w:r>
      <w:r w:rsidRPr="00A31355">
        <w:rPr>
          <w:rFonts w:ascii="Times New Roman" w:hAnsi="Times New Roman"/>
          <w:color w:val="000000"/>
          <w:sz w:val="24"/>
          <w:szCs w:val="24"/>
          <w:lang w:val="uk-UA" w:eastAsia="ru-RU"/>
        </w:rPr>
        <w:t xml:space="preserve"> </w:t>
      </w:r>
      <w:r w:rsidRPr="00A31355">
        <w:rPr>
          <w:rFonts w:ascii="Times New Roman" w:hAnsi="Times New Roman"/>
          <w:bCs/>
          <w:sz w:val="28"/>
          <w:szCs w:val="20"/>
          <w:lang w:val="uk-UA" w:eastAsia="ru-RU"/>
        </w:rPr>
        <w:t xml:space="preserve"> з метою захисту життя та здоров’я дітей, запобігання </w:t>
      </w:r>
      <w:r>
        <w:rPr>
          <w:rFonts w:ascii="Times New Roman" w:hAnsi="Times New Roman"/>
          <w:bCs/>
          <w:sz w:val="28"/>
          <w:szCs w:val="20"/>
          <w:lang w:val="uk-UA" w:eastAsia="ru-RU"/>
        </w:rPr>
        <w:t>дитячому травматизму</w:t>
      </w:r>
    </w:p>
    <w:p w:rsidR="002053D5" w:rsidRPr="003647DB" w:rsidRDefault="002053D5" w:rsidP="003647DB">
      <w:pPr>
        <w:tabs>
          <w:tab w:val="center" w:pos="4153"/>
          <w:tab w:val="right" w:pos="8306"/>
        </w:tabs>
        <w:spacing w:after="0" w:line="360" w:lineRule="auto"/>
        <w:rPr>
          <w:rFonts w:ascii="Times New Roman" w:hAnsi="Times New Roman"/>
          <w:sz w:val="16"/>
          <w:szCs w:val="16"/>
          <w:lang w:val="uk-UA" w:eastAsia="ru-RU"/>
        </w:rPr>
      </w:pPr>
    </w:p>
    <w:p w:rsidR="002053D5" w:rsidRPr="003647DB" w:rsidRDefault="002053D5" w:rsidP="003647DB">
      <w:pPr>
        <w:tabs>
          <w:tab w:val="center" w:pos="4153"/>
          <w:tab w:val="right" w:pos="8306"/>
        </w:tabs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3647DB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2053D5" w:rsidRDefault="002053D5" w:rsidP="00D117F2">
      <w:pPr>
        <w:pStyle w:val="ListParagraph"/>
        <w:tabs>
          <w:tab w:val="center" w:pos="-3402"/>
          <w:tab w:val="center" w:pos="4153"/>
          <w:tab w:val="right" w:pos="8306"/>
        </w:tabs>
        <w:spacing w:after="0" w:line="360" w:lineRule="auto"/>
        <w:ind w:left="0"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1. Керівнику Ков′язького навчально-виховного комплексу </w:t>
      </w:r>
      <w:r w:rsidRPr="00ED5D4E">
        <w:rPr>
          <w:rFonts w:ascii="Times New Roman" w:hAnsi="Times New Roman"/>
          <w:sz w:val="28"/>
          <w:szCs w:val="20"/>
          <w:lang w:val="uk-UA" w:eastAsia="ru-RU"/>
        </w:rPr>
        <w:t>(загальноосвітня школа І-ІІІ ступенів-дошкільний навчальний заклад) Валківської районної ради Харківської області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(Шаповал Н.Г.):</w:t>
      </w:r>
    </w:p>
    <w:p w:rsidR="002053D5" w:rsidRDefault="002053D5" w:rsidP="00D117F2">
      <w:pPr>
        <w:pStyle w:val="ListParagraph"/>
        <w:tabs>
          <w:tab w:val="center" w:pos="-3402"/>
          <w:tab w:val="center" w:pos="4153"/>
          <w:tab w:val="right" w:pos="8306"/>
        </w:tabs>
        <w:spacing w:after="0" w:line="360" w:lineRule="auto"/>
        <w:ind w:left="0"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1.1. П</w:t>
      </w:r>
      <w:r w:rsidRPr="00ED5D4E">
        <w:rPr>
          <w:rFonts w:ascii="Times New Roman" w:hAnsi="Times New Roman"/>
          <w:sz w:val="28"/>
          <w:szCs w:val="20"/>
          <w:lang w:val="uk-UA" w:eastAsia="ru-RU"/>
        </w:rPr>
        <w:t>ризупинити навчально-виховний процес у Ков′язькому навчально-виховному комплексі (загальноосвітня школа І-ІІІ ступенів-дошкільний навчальний заклад) Валківської районної ради Харківської області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на 4 робочі дні.</w:t>
      </w:r>
    </w:p>
    <w:p w:rsidR="002053D5" w:rsidRPr="00984C5F" w:rsidRDefault="002053D5" w:rsidP="00984C5F">
      <w:pPr>
        <w:tabs>
          <w:tab w:val="center" w:pos="-3402"/>
          <w:tab w:val="center" w:pos="4153"/>
          <w:tab w:val="right" w:pos="8306"/>
        </w:tabs>
        <w:spacing w:after="0" w:line="360" w:lineRule="auto"/>
        <w:ind w:left="795" w:right="-23"/>
        <w:jc w:val="right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З 23.02.2017 по 28.02.2017</w:t>
      </w:r>
    </w:p>
    <w:p w:rsidR="002053D5" w:rsidRPr="004C4C52" w:rsidRDefault="002053D5" w:rsidP="00D117F2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1.2. 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>Повідомити батькам про зміни в режимі роботи закладу.</w:t>
      </w:r>
    </w:p>
    <w:p w:rsidR="002053D5" w:rsidRDefault="002053D5" w:rsidP="00D117F2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1.3. 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>Забезпечити виконання навчальних програм шляхом ущільнення навчального матеріалу, об’єднання окремих тем, використання міжпрежметних зв’язків, оглядового або самостійного вивчення навчального матеріалу, застосування технологій дистанційного навчання, використання резервних годин навчальної програми тощо.</w:t>
      </w:r>
    </w:p>
    <w:p w:rsidR="002053D5" w:rsidRDefault="002053D5" w:rsidP="00805350">
      <w:pPr>
        <w:pStyle w:val="ListParagraph"/>
        <w:spacing w:line="360" w:lineRule="auto"/>
        <w:ind w:left="0"/>
        <w:jc w:val="right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До 24.03.2017</w:t>
      </w:r>
    </w:p>
    <w:p w:rsidR="002053D5" w:rsidRDefault="002053D5" w:rsidP="00D117F2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1.4. </w:t>
      </w:r>
      <w:r w:rsidRPr="00805350">
        <w:rPr>
          <w:rFonts w:ascii="Times New Roman" w:hAnsi="Times New Roman"/>
          <w:sz w:val="28"/>
          <w:szCs w:val="20"/>
          <w:lang w:val="uk-UA" w:eastAsia="ru-RU"/>
        </w:rPr>
        <w:t>Здійснити контроль за здійсненням коригування календарних планів вчителів</w:t>
      </w:r>
    </w:p>
    <w:p w:rsidR="002053D5" w:rsidRPr="004C4C52" w:rsidRDefault="002053D5" w:rsidP="00805350">
      <w:pPr>
        <w:pStyle w:val="ListParagraph"/>
        <w:spacing w:line="360" w:lineRule="auto"/>
        <w:ind w:left="0"/>
        <w:jc w:val="right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До 10.03.2017</w:t>
      </w:r>
      <w:bookmarkStart w:id="0" w:name="_GoBack"/>
      <w:bookmarkEnd w:id="0"/>
    </w:p>
    <w:p w:rsidR="002053D5" w:rsidRPr="00ED5D4E" w:rsidRDefault="002053D5" w:rsidP="00D117F2">
      <w:pPr>
        <w:pStyle w:val="ListParagraph"/>
        <w:tabs>
          <w:tab w:val="center" w:pos="-3402"/>
          <w:tab w:val="center" w:pos="4153"/>
          <w:tab w:val="right" w:pos="8306"/>
        </w:tabs>
        <w:spacing w:after="0" w:line="360" w:lineRule="auto"/>
        <w:ind w:left="0"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2. 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 xml:space="preserve">Контроль за виконанням </w:t>
      </w:r>
      <w:r>
        <w:rPr>
          <w:rFonts w:ascii="Times New Roman" w:hAnsi="Times New Roman"/>
          <w:sz w:val="28"/>
          <w:szCs w:val="20"/>
          <w:lang w:val="uk-UA" w:eastAsia="ru-RU"/>
        </w:rPr>
        <w:t>даного</w:t>
      </w:r>
      <w:r w:rsidRPr="004C4C52">
        <w:rPr>
          <w:rFonts w:ascii="Times New Roman" w:hAnsi="Times New Roman"/>
          <w:sz w:val="28"/>
          <w:szCs w:val="20"/>
          <w:lang w:val="uk-UA" w:eastAsia="ru-RU"/>
        </w:rPr>
        <w:t xml:space="preserve"> наказу</w:t>
      </w:r>
      <w:r w:rsidRPr="00ED5D4E">
        <w:rPr>
          <w:rFonts w:ascii="Times New Roman" w:hAnsi="Times New Roman"/>
          <w:sz w:val="28"/>
          <w:szCs w:val="20"/>
          <w:lang w:val="uk-UA" w:eastAsia="ru-RU"/>
        </w:rPr>
        <w:t xml:space="preserve"> залишаю за собою.</w:t>
      </w:r>
    </w:p>
    <w:p w:rsidR="002053D5" w:rsidRPr="003647DB" w:rsidRDefault="002053D5" w:rsidP="003647DB">
      <w:pPr>
        <w:tabs>
          <w:tab w:val="center" w:pos="-3402"/>
          <w:tab w:val="center" w:pos="4153"/>
          <w:tab w:val="right" w:pos="8306"/>
        </w:tabs>
        <w:spacing w:after="0" w:line="360" w:lineRule="auto"/>
        <w:ind w:right="-23"/>
        <w:jc w:val="both"/>
        <w:rPr>
          <w:rFonts w:ascii="Times New Roman" w:hAnsi="Times New Roman"/>
          <w:sz w:val="28"/>
          <w:szCs w:val="20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Начальник </w:t>
      </w: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відділу освіти 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ab/>
        <w:t xml:space="preserve">                                                  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 xml:space="preserve">                                    </w:t>
      </w:r>
      <w:r w:rsidRPr="003647DB">
        <w:rPr>
          <w:rFonts w:ascii="Times New Roman" w:hAnsi="Times New Roman"/>
          <w:b/>
          <w:sz w:val="28"/>
          <w:szCs w:val="20"/>
          <w:lang w:val="uk-UA" w:eastAsia="ru-RU"/>
        </w:rPr>
        <w:t xml:space="preserve"> В.В.Новосел  </w:t>
      </w: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4C4C52">
        <w:rPr>
          <w:rFonts w:ascii="Times New Roman" w:hAnsi="Times New Roman"/>
          <w:sz w:val="24"/>
          <w:szCs w:val="24"/>
          <w:lang w:val="uk-UA" w:eastAsia="ru-RU"/>
        </w:rPr>
        <w:t>Трусова  5  25 59</w:t>
      </w: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2053D5" w:rsidRPr="00E87C81" w:rsidRDefault="002053D5" w:rsidP="00810D30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87C81">
        <w:rPr>
          <w:rFonts w:ascii="Times New Roman" w:hAnsi="Times New Roman"/>
          <w:sz w:val="28"/>
        </w:rPr>
        <w:t>З наказом від 2</w:t>
      </w:r>
      <w:r>
        <w:rPr>
          <w:rFonts w:ascii="Times New Roman" w:hAnsi="Times New Roman"/>
          <w:sz w:val="28"/>
          <w:lang w:val="uk-UA"/>
        </w:rPr>
        <w:t>2</w:t>
      </w:r>
      <w:r w:rsidRPr="00E87C81">
        <w:rPr>
          <w:rFonts w:ascii="Times New Roman" w:hAnsi="Times New Roman"/>
          <w:sz w:val="28"/>
        </w:rPr>
        <w:t>.0</w:t>
      </w:r>
      <w:r>
        <w:rPr>
          <w:rFonts w:ascii="Times New Roman" w:hAnsi="Times New Roman"/>
          <w:sz w:val="28"/>
          <w:lang w:val="uk-UA"/>
        </w:rPr>
        <w:t>2</w:t>
      </w:r>
      <w:r w:rsidRPr="00E87C81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  <w:lang w:val="uk-UA"/>
        </w:rPr>
        <w:t>7</w:t>
      </w:r>
      <w:r>
        <w:rPr>
          <w:rFonts w:ascii="Times New Roman" w:hAnsi="Times New Roman"/>
          <w:sz w:val="28"/>
        </w:rPr>
        <w:t xml:space="preserve"> № </w:t>
      </w:r>
      <w:r w:rsidRPr="00E87C81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  <w:lang w:val="uk-UA"/>
        </w:rPr>
        <w:t>6</w:t>
      </w:r>
      <w:r w:rsidRPr="00E87C81">
        <w:rPr>
          <w:rFonts w:ascii="Times New Roman" w:hAnsi="Times New Roman"/>
          <w:sz w:val="28"/>
        </w:rPr>
        <w:t xml:space="preserve"> ознайомлен</w:t>
      </w:r>
      <w:r>
        <w:rPr>
          <w:rFonts w:ascii="Times New Roman" w:hAnsi="Times New Roman"/>
          <w:sz w:val="28"/>
          <w:lang w:val="uk-UA"/>
        </w:rPr>
        <w:t>а</w:t>
      </w:r>
      <w:r w:rsidRPr="00E87C81">
        <w:rPr>
          <w:rFonts w:ascii="Times New Roman" w:hAnsi="Times New Roman"/>
          <w:sz w:val="28"/>
        </w:rPr>
        <w:t>:</w:t>
      </w:r>
    </w:p>
    <w:p w:rsidR="002053D5" w:rsidRPr="00E87C81" w:rsidRDefault="002053D5" w:rsidP="00810D30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</w:p>
    <w:p w:rsidR="002053D5" w:rsidRPr="00E87C81" w:rsidRDefault="002053D5" w:rsidP="00810D30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E87C81">
        <w:rPr>
          <w:rFonts w:ascii="Times New Roman" w:hAnsi="Times New Roman"/>
          <w:sz w:val="28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Шаповал Н.Г</w:t>
      </w:r>
      <w:r w:rsidRPr="00E87C81">
        <w:rPr>
          <w:rFonts w:ascii="Times New Roman" w:hAnsi="Times New Roman"/>
          <w:sz w:val="28"/>
        </w:rPr>
        <w:t>.</w:t>
      </w:r>
    </w:p>
    <w:p w:rsidR="002053D5" w:rsidRPr="00810D30" w:rsidRDefault="002053D5" w:rsidP="004C4C52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sectPr w:rsidR="002053D5" w:rsidRPr="00810D30" w:rsidSect="00421E63">
      <w:headerReference w:type="even" r:id="rId8"/>
      <w:headerReference w:type="default" r:id="rId9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3D5" w:rsidRDefault="002053D5">
      <w:r>
        <w:separator/>
      </w:r>
    </w:p>
  </w:endnote>
  <w:endnote w:type="continuationSeparator" w:id="0">
    <w:p w:rsidR="002053D5" w:rsidRDefault="00205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3D5" w:rsidRDefault="002053D5">
      <w:r>
        <w:separator/>
      </w:r>
    </w:p>
  </w:footnote>
  <w:footnote w:type="continuationSeparator" w:id="0">
    <w:p w:rsidR="002053D5" w:rsidRDefault="00205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D5" w:rsidRDefault="002053D5" w:rsidP="007C59B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53D5" w:rsidRDefault="002053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D5" w:rsidRDefault="002053D5" w:rsidP="007C59B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053D5" w:rsidRDefault="002053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C39DA"/>
    <w:multiLevelType w:val="multilevel"/>
    <w:tmpl w:val="E4A05BF6"/>
    <w:lvl w:ilvl="0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7DB"/>
    <w:rsid w:val="000C3A19"/>
    <w:rsid w:val="002053D5"/>
    <w:rsid w:val="003647DB"/>
    <w:rsid w:val="003D7DCB"/>
    <w:rsid w:val="003F13B7"/>
    <w:rsid w:val="00421E63"/>
    <w:rsid w:val="004C4C52"/>
    <w:rsid w:val="005577BA"/>
    <w:rsid w:val="00667721"/>
    <w:rsid w:val="0068454A"/>
    <w:rsid w:val="007937F5"/>
    <w:rsid w:val="007C59BB"/>
    <w:rsid w:val="007E45B1"/>
    <w:rsid w:val="00805350"/>
    <w:rsid w:val="00810D30"/>
    <w:rsid w:val="008C333A"/>
    <w:rsid w:val="00906269"/>
    <w:rsid w:val="00923E54"/>
    <w:rsid w:val="00971782"/>
    <w:rsid w:val="00984C5F"/>
    <w:rsid w:val="00A31355"/>
    <w:rsid w:val="00A62C60"/>
    <w:rsid w:val="00C358E0"/>
    <w:rsid w:val="00D117F2"/>
    <w:rsid w:val="00E87C81"/>
    <w:rsid w:val="00ED5D4E"/>
    <w:rsid w:val="00F40332"/>
    <w:rsid w:val="00F76B46"/>
    <w:rsid w:val="00FB2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19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64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47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D5D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F13B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71782"/>
    <w:rPr>
      <w:rFonts w:cs="Times New Roman"/>
      <w:lang w:eastAsia="zh-CN"/>
    </w:rPr>
  </w:style>
  <w:style w:type="character" w:styleId="PageNumber">
    <w:name w:val="page number"/>
    <w:basedOn w:val="DefaultParagraphFont"/>
    <w:uiPriority w:val="99"/>
    <w:rsid w:val="003F13B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39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3</Pages>
  <Words>263</Words>
  <Characters>1505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Галина</cp:lastModifiedBy>
  <cp:revision>3</cp:revision>
  <dcterms:created xsi:type="dcterms:W3CDTF">2017-03-06T09:51:00Z</dcterms:created>
  <dcterms:modified xsi:type="dcterms:W3CDTF">2017-03-06T11:38:00Z</dcterms:modified>
</cp:coreProperties>
</file>