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D2" w:rsidRPr="00386D70" w:rsidRDefault="002E1AD2" w:rsidP="000B24B6">
      <w:pPr>
        <w:jc w:val="center"/>
        <w:rPr>
          <w:noProof/>
          <w:sz w:val="28"/>
        </w:rPr>
      </w:pPr>
      <w:r w:rsidRPr="00457492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2E1AD2" w:rsidRPr="00386D70" w:rsidRDefault="002E1AD2" w:rsidP="000B24B6">
      <w:pPr>
        <w:jc w:val="center"/>
        <w:rPr>
          <w:b/>
          <w:noProof/>
          <w:sz w:val="16"/>
          <w:szCs w:val="16"/>
        </w:rPr>
      </w:pPr>
    </w:p>
    <w:p w:rsidR="002E1AD2" w:rsidRPr="00386D70" w:rsidRDefault="002E1AD2" w:rsidP="000B24B6">
      <w:pPr>
        <w:jc w:val="center"/>
        <w:rPr>
          <w:b/>
          <w:noProof/>
        </w:rPr>
      </w:pPr>
      <w:r w:rsidRPr="00386D70">
        <w:rPr>
          <w:b/>
          <w:noProof/>
        </w:rPr>
        <w:t>УКРАЇНА</w:t>
      </w:r>
    </w:p>
    <w:p w:rsidR="002E1AD2" w:rsidRPr="00386D70" w:rsidRDefault="002E1AD2" w:rsidP="000B24B6">
      <w:pPr>
        <w:jc w:val="center"/>
        <w:rPr>
          <w:b/>
          <w:sz w:val="16"/>
          <w:szCs w:val="16"/>
        </w:rPr>
      </w:pPr>
    </w:p>
    <w:p w:rsidR="002E1AD2" w:rsidRPr="00386D70" w:rsidRDefault="002E1AD2" w:rsidP="000B24B6">
      <w:pPr>
        <w:jc w:val="center"/>
        <w:rPr>
          <w:b/>
          <w:sz w:val="28"/>
          <w:szCs w:val="28"/>
        </w:rPr>
      </w:pPr>
      <w:r w:rsidRPr="00386D70">
        <w:rPr>
          <w:b/>
          <w:sz w:val="28"/>
        </w:rPr>
        <w:t>ВАЛКІВСЬКА РАЙОННА ДЕРЖАВНА АДМІНІСТРАЦІЯ</w:t>
      </w:r>
    </w:p>
    <w:p w:rsidR="002E1AD2" w:rsidRPr="00386D70" w:rsidRDefault="002E1AD2" w:rsidP="000B24B6">
      <w:pPr>
        <w:jc w:val="center"/>
        <w:rPr>
          <w:b/>
          <w:sz w:val="28"/>
        </w:rPr>
      </w:pPr>
      <w:r w:rsidRPr="00386D70">
        <w:rPr>
          <w:b/>
          <w:sz w:val="28"/>
        </w:rPr>
        <w:t>ВІДДІЛ ОСВІТИ</w:t>
      </w:r>
    </w:p>
    <w:p w:rsidR="002E1AD2" w:rsidRPr="00386D70" w:rsidRDefault="002E1AD2" w:rsidP="000B24B6">
      <w:pPr>
        <w:jc w:val="center"/>
        <w:rPr>
          <w:b/>
          <w:sz w:val="28"/>
        </w:rPr>
      </w:pPr>
    </w:p>
    <w:p w:rsidR="002E1AD2" w:rsidRPr="00386D70" w:rsidRDefault="002E1AD2" w:rsidP="000B24B6">
      <w:pPr>
        <w:jc w:val="center"/>
        <w:rPr>
          <w:b/>
          <w:sz w:val="28"/>
        </w:rPr>
      </w:pPr>
      <w:r w:rsidRPr="00386D70">
        <w:rPr>
          <w:b/>
          <w:sz w:val="28"/>
        </w:rPr>
        <w:t>НАКАЗ</w:t>
      </w:r>
    </w:p>
    <w:p w:rsidR="002E1AD2" w:rsidRDefault="002E1AD2" w:rsidP="000B24B6">
      <w:pPr>
        <w:ind w:left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2E1AD2" w:rsidRPr="00554E57" w:rsidRDefault="002E1AD2" w:rsidP="000B24B6">
      <w:pPr>
        <w:ind w:left="240"/>
        <w:rPr>
          <w:sz w:val="28"/>
          <w:lang w:val="uk-UA"/>
        </w:rPr>
      </w:pPr>
    </w:p>
    <w:p w:rsidR="002E1AD2" w:rsidRDefault="002E1AD2" w:rsidP="000B24B6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02</w:t>
      </w:r>
      <w:r w:rsidRPr="00B02687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03</w:t>
      </w:r>
      <w:r w:rsidRPr="00B02687">
        <w:rPr>
          <w:b/>
          <w:sz w:val="28"/>
          <w:lang w:val="uk-UA"/>
        </w:rPr>
        <w:t>.201</w:t>
      </w:r>
      <w:r>
        <w:rPr>
          <w:b/>
          <w:sz w:val="28"/>
          <w:lang w:val="uk-UA"/>
        </w:rPr>
        <w:t>7</w:t>
      </w:r>
      <w:r w:rsidRPr="00B02687">
        <w:rPr>
          <w:b/>
          <w:sz w:val="28"/>
          <w:lang w:val="uk-UA"/>
        </w:rPr>
        <w:t xml:space="preserve">           </w:t>
      </w: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  Валки</w:t>
      </w:r>
      <w:r w:rsidRPr="00B02687">
        <w:rPr>
          <w:b/>
          <w:sz w:val="28"/>
        </w:rPr>
        <w:tab/>
      </w:r>
      <w:r w:rsidRPr="00B02687">
        <w:rPr>
          <w:b/>
          <w:sz w:val="28"/>
        </w:rPr>
        <w:tab/>
      </w:r>
      <w:r w:rsidRPr="00B02687"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</w:t>
      </w:r>
      <w:r w:rsidRPr="00B02687">
        <w:rPr>
          <w:b/>
          <w:sz w:val="28"/>
          <w:lang w:val="uk-UA"/>
        </w:rPr>
        <w:t xml:space="preserve">   </w:t>
      </w:r>
      <w:r>
        <w:rPr>
          <w:b/>
          <w:sz w:val="28"/>
          <w:lang w:val="uk-UA"/>
        </w:rPr>
        <w:t xml:space="preserve">  </w:t>
      </w:r>
      <w:r w:rsidRPr="00B02687">
        <w:rPr>
          <w:b/>
          <w:sz w:val="28"/>
          <w:lang w:val="uk-UA"/>
        </w:rPr>
        <w:t xml:space="preserve">  </w:t>
      </w:r>
      <w:r>
        <w:rPr>
          <w:b/>
          <w:sz w:val="28"/>
          <w:lang w:val="uk-UA"/>
        </w:rPr>
        <w:t xml:space="preserve">         </w:t>
      </w:r>
      <w:r w:rsidRPr="00E375FF">
        <w:rPr>
          <w:b/>
          <w:sz w:val="28"/>
          <w:lang w:val="uk-UA"/>
        </w:rPr>
        <w:t>№ 43</w:t>
      </w:r>
    </w:p>
    <w:p w:rsidR="002E1AD2" w:rsidRPr="00B02687" w:rsidRDefault="002E1AD2" w:rsidP="000B24B6">
      <w:pPr>
        <w:jc w:val="both"/>
        <w:rPr>
          <w:b/>
          <w:sz w:val="28"/>
          <w:lang w:val="uk-UA"/>
        </w:rPr>
      </w:pPr>
    </w:p>
    <w:p w:rsidR="002E1AD2" w:rsidRDefault="002E1AD2" w:rsidP="000B24B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вивчення стану діяльності</w:t>
      </w:r>
    </w:p>
    <w:p w:rsidR="002E1AD2" w:rsidRDefault="002E1AD2" w:rsidP="002835E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Старомерчицького дошкільного</w:t>
      </w:r>
    </w:p>
    <w:p w:rsidR="002E1AD2" w:rsidRDefault="002E1AD2" w:rsidP="000B24B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навчального закладу «Золотий </w:t>
      </w:r>
    </w:p>
    <w:p w:rsidR="002E1AD2" w:rsidRDefault="002E1AD2" w:rsidP="000B24B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півник» щодо організації роботи </w:t>
      </w:r>
    </w:p>
    <w:p w:rsidR="002E1AD2" w:rsidRDefault="002E1AD2" w:rsidP="000B24B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з питань цивільного захисту </w:t>
      </w:r>
    </w:p>
    <w:p w:rsidR="002E1AD2" w:rsidRDefault="002E1AD2" w:rsidP="000B24B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</w:t>
      </w:r>
    </w:p>
    <w:p w:rsidR="002E1AD2" w:rsidRDefault="002E1AD2" w:rsidP="000B24B6">
      <w:pPr>
        <w:spacing w:line="360" w:lineRule="auto"/>
        <w:jc w:val="both"/>
        <w:rPr>
          <w:sz w:val="28"/>
          <w:lang w:val="uk-UA"/>
        </w:rPr>
      </w:pPr>
    </w:p>
    <w:p w:rsidR="002E1AD2" w:rsidRPr="002F6DF4" w:rsidRDefault="002E1AD2" w:rsidP="000B24B6">
      <w:pPr>
        <w:spacing w:line="360" w:lineRule="auto"/>
        <w:ind w:firstLine="708"/>
        <w:jc w:val="both"/>
        <w:rPr>
          <w:sz w:val="28"/>
          <w:lang w:val="uk-UA"/>
        </w:rPr>
      </w:pPr>
      <w:r w:rsidRPr="002F6DF4">
        <w:rPr>
          <w:sz w:val="28"/>
          <w:lang w:val="uk-UA"/>
        </w:rPr>
        <w:t>З метою вивчення ведення документації у сфері цивільного захисту, упорядкування відповідного напрямку роботи в закладі, надання методичної допомоги ,</w:t>
      </w:r>
      <w:r>
        <w:rPr>
          <w:sz w:val="28"/>
          <w:lang w:val="uk-UA"/>
        </w:rPr>
        <w:t xml:space="preserve"> якісної підготовки до</w:t>
      </w:r>
      <w:r w:rsidRPr="002F6DF4">
        <w:rPr>
          <w:sz w:val="28"/>
          <w:lang w:val="uk-UA"/>
        </w:rPr>
        <w:t xml:space="preserve"> проведення Тижня безпеки</w:t>
      </w:r>
      <w:r>
        <w:rPr>
          <w:sz w:val="28"/>
          <w:lang w:val="uk-UA"/>
        </w:rPr>
        <w:t xml:space="preserve"> дитини</w:t>
      </w:r>
      <w:bookmarkStart w:id="0" w:name="_GoBack"/>
      <w:bookmarkEnd w:id="0"/>
      <w:r w:rsidRPr="002F6DF4">
        <w:rPr>
          <w:sz w:val="28"/>
          <w:lang w:val="uk-UA"/>
        </w:rPr>
        <w:t xml:space="preserve">, </w:t>
      </w:r>
    </w:p>
    <w:p w:rsidR="002E1AD2" w:rsidRPr="00554E57" w:rsidRDefault="002E1AD2" w:rsidP="000B24B6">
      <w:pPr>
        <w:spacing w:line="360" w:lineRule="auto"/>
        <w:ind w:firstLine="708"/>
        <w:jc w:val="both"/>
        <w:rPr>
          <w:sz w:val="16"/>
          <w:szCs w:val="16"/>
          <w:lang w:val="uk-UA"/>
        </w:rPr>
      </w:pPr>
    </w:p>
    <w:p w:rsidR="002E1AD2" w:rsidRPr="00554E57" w:rsidRDefault="002E1AD2" w:rsidP="000B24B6">
      <w:pPr>
        <w:rPr>
          <w:sz w:val="28"/>
          <w:szCs w:val="28"/>
          <w:lang w:val="uk-UA"/>
        </w:rPr>
      </w:pPr>
      <w:r w:rsidRPr="00554E57">
        <w:rPr>
          <w:sz w:val="28"/>
          <w:szCs w:val="28"/>
          <w:lang w:val="uk-UA"/>
        </w:rPr>
        <w:t>НАКАЗУЮ:</w:t>
      </w:r>
    </w:p>
    <w:p w:rsidR="002E1AD2" w:rsidRPr="00FF70A3" w:rsidRDefault="002E1AD2" w:rsidP="000B24B6">
      <w:pPr>
        <w:rPr>
          <w:sz w:val="16"/>
          <w:szCs w:val="16"/>
          <w:lang w:val="uk-UA"/>
        </w:rPr>
      </w:pPr>
    </w:p>
    <w:p w:rsidR="002E1AD2" w:rsidRDefault="002E1AD2" w:rsidP="00A9494D">
      <w:pPr>
        <w:spacing w:line="360" w:lineRule="auto"/>
        <w:jc w:val="both"/>
        <w:rPr>
          <w:sz w:val="28"/>
          <w:szCs w:val="28"/>
          <w:lang w:val="uk-UA"/>
        </w:rPr>
      </w:pPr>
      <w:r w:rsidRPr="00FF70A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Здійснити вивчення стану цивільного захисту у Старомерчицькому дошкільному навчальному закладі (дитячий садок) «Золотий півник».</w:t>
      </w:r>
    </w:p>
    <w:p w:rsidR="002E1AD2" w:rsidRDefault="002E1AD2" w:rsidP="00736931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20.03. – 24.03 2017</w:t>
      </w:r>
    </w:p>
    <w:p w:rsidR="002E1AD2" w:rsidRPr="00FF70A3" w:rsidRDefault="002E1AD2" w:rsidP="00A9494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Затвердити протокол вивчення стану цивільного захисту (додається).</w:t>
      </w:r>
    </w:p>
    <w:p w:rsidR="002E1AD2" w:rsidRDefault="002E1AD2" w:rsidP="00A9494D">
      <w:pPr>
        <w:spacing w:line="360" w:lineRule="auto"/>
        <w:jc w:val="both"/>
        <w:rPr>
          <w:sz w:val="28"/>
          <w:szCs w:val="28"/>
          <w:lang w:val="uk-UA"/>
        </w:rPr>
      </w:pPr>
      <w:r w:rsidRPr="00590756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Методисту</w:t>
      </w:r>
      <w:r w:rsidRPr="00590756">
        <w:rPr>
          <w:sz w:val="28"/>
          <w:szCs w:val="28"/>
          <w:lang w:val="uk-UA"/>
        </w:rPr>
        <w:t xml:space="preserve"> районного методичного кабінету відділу освіти Валківської районної державної адміністрації</w:t>
      </w:r>
      <w:r>
        <w:rPr>
          <w:sz w:val="28"/>
          <w:szCs w:val="28"/>
          <w:lang w:val="uk-UA"/>
        </w:rPr>
        <w:t xml:space="preserve"> (</w:t>
      </w:r>
      <w:r w:rsidRPr="00590756">
        <w:rPr>
          <w:sz w:val="28"/>
          <w:szCs w:val="28"/>
          <w:lang w:val="uk-UA"/>
        </w:rPr>
        <w:t>Олійник В.М.</w:t>
      </w:r>
      <w:r>
        <w:rPr>
          <w:sz w:val="28"/>
          <w:szCs w:val="28"/>
          <w:lang w:val="uk-UA"/>
        </w:rPr>
        <w:t>):</w:t>
      </w:r>
    </w:p>
    <w:p w:rsidR="002E1AD2" w:rsidRDefault="002E1AD2" w:rsidP="00A9494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Вивчити стан ведення відповідної документації згідно протоколу.</w:t>
      </w:r>
    </w:p>
    <w:p w:rsidR="002E1AD2" w:rsidRDefault="002E1AD2" w:rsidP="00A9494D">
      <w:pPr>
        <w:spacing w:line="360" w:lineRule="auto"/>
        <w:ind w:right="-5"/>
        <w:jc w:val="both"/>
        <w:rPr>
          <w:sz w:val="28"/>
          <w:lang w:val="uk-UA"/>
        </w:rPr>
      </w:pPr>
      <w:r w:rsidRPr="00DB00A6">
        <w:rPr>
          <w:sz w:val="28"/>
          <w:lang w:val="uk-UA"/>
        </w:rPr>
        <w:t>3</w:t>
      </w:r>
      <w:r>
        <w:rPr>
          <w:sz w:val="28"/>
          <w:lang w:val="uk-UA"/>
        </w:rPr>
        <w:t>.2</w:t>
      </w:r>
      <w:r w:rsidRPr="00DB00A6">
        <w:rPr>
          <w:sz w:val="28"/>
          <w:lang w:val="uk-UA"/>
        </w:rPr>
        <w:t>. Узагальнені та систематизовані</w:t>
      </w:r>
      <w:r>
        <w:rPr>
          <w:sz w:val="28"/>
          <w:lang w:val="uk-UA"/>
        </w:rPr>
        <w:t xml:space="preserve"> матеріали підготувати на нараду завідувачів дошкільних навчальних закладів.</w:t>
      </w:r>
    </w:p>
    <w:p w:rsidR="002E1AD2" w:rsidRDefault="002E1AD2" w:rsidP="00DB00A6">
      <w:pPr>
        <w:spacing w:line="360" w:lineRule="auto"/>
        <w:ind w:right="-5"/>
        <w:jc w:val="right"/>
        <w:rPr>
          <w:sz w:val="28"/>
          <w:lang w:val="uk-UA"/>
        </w:rPr>
      </w:pPr>
      <w:r>
        <w:rPr>
          <w:sz w:val="28"/>
          <w:lang w:val="uk-UA"/>
        </w:rPr>
        <w:t>20.04.2017</w:t>
      </w:r>
    </w:p>
    <w:p w:rsidR="002E1AD2" w:rsidRDefault="002E1AD2" w:rsidP="00A9494D">
      <w:pPr>
        <w:spacing w:line="360" w:lineRule="auto"/>
        <w:ind w:right="-5"/>
        <w:jc w:val="both"/>
        <w:rPr>
          <w:sz w:val="28"/>
          <w:szCs w:val="28"/>
          <w:lang w:val="uk-UA"/>
        </w:rPr>
      </w:pPr>
      <w:r w:rsidRPr="009E35E1">
        <w:rPr>
          <w:sz w:val="28"/>
          <w:szCs w:val="28"/>
          <w:lang w:val="uk-UA"/>
        </w:rPr>
        <w:t xml:space="preserve">4. </w:t>
      </w:r>
      <w:r w:rsidRPr="009E35E1">
        <w:rPr>
          <w:sz w:val="28"/>
          <w:szCs w:val="28"/>
        </w:rPr>
        <w:t>Завідувач</w:t>
      </w:r>
      <w:r w:rsidRPr="009E35E1">
        <w:rPr>
          <w:sz w:val="28"/>
          <w:szCs w:val="28"/>
          <w:lang w:val="uk-UA"/>
        </w:rPr>
        <w:t>у</w:t>
      </w:r>
      <w:r w:rsidRPr="009E35E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Старомерчицького </w:t>
      </w:r>
      <w:r w:rsidRPr="009E35E1">
        <w:rPr>
          <w:sz w:val="28"/>
          <w:szCs w:val="28"/>
        </w:rPr>
        <w:t>дошкільн</w:t>
      </w:r>
      <w:r>
        <w:rPr>
          <w:sz w:val="28"/>
          <w:szCs w:val="28"/>
          <w:lang w:val="uk-UA"/>
        </w:rPr>
        <w:t>ого</w:t>
      </w:r>
      <w:r>
        <w:rPr>
          <w:sz w:val="28"/>
          <w:szCs w:val="28"/>
        </w:rPr>
        <w:t xml:space="preserve"> навчальн</w:t>
      </w:r>
      <w:r>
        <w:rPr>
          <w:sz w:val="28"/>
          <w:szCs w:val="28"/>
          <w:lang w:val="uk-UA"/>
        </w:rPr>
        <w:t>ого</w:t>
      </w:r>
      <w:r w:rsidRPr="009E35E1">
        <w:rPr>
          <w:sz w:val="28"/>
          <w:szCs w:val="28"/>
        </w:rPr>
        <w:t xml:space="preserve"> заклад</w:t>
      </w:r>
      <w:r>
        <w:rPr>
          <w:sz w:val="28"/>
          <w:szCs w:val="28"/>
          <w:lang w:val="uk-UA"/>
        </w:rPr>
        <w:t>у «Золотий півник»</w:t>
      </w:r>
      <w:r w:rsidRPr="009E35E1">
        <w:rPr>
          <w:sz w:val="28"/>
          <w:szCs w:val="28"/>
          <w:lang w:val="uk-UA"/>
        </w:rPr>
        <w:t xml:space="preserve"> (Чернова О.О.)</w:t>
      </w:r>
      <w:r>
        <w:rPr>
          <w:sz w:val="28"/>
          <w:szCs w:val="28"/>
          <w:lang w:val="uk-UA"/>
        </w:rPr>
        <w:t xml:space="preserve"> підготувати документацію згідно протоколу.</w:t>
      </w:r>
    </w:p>
    <w:p w:rsidR="002E1AD2" w:rsidRPr="009E35E1" w:rsidRDefault="002E1AD2" w:rsidP="002F6202">
      <w:pPr>
        <w:spacing w:line="360" w:lineRule="auto"/>
        <w:ind w:right="-5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20.03.2017</w:t>
      </w:r>
    </w:p>
    <w:p w:rsidR="002E1AD2" w:rsidRDefault="002E1AD2" w:rsidP="00DB00A6">
      <w:pPr>
        <w:spacing w:line="360" w:lineRule="auto"/>
        <w:ind w:right="-5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Pr="00DB00A6">
        <w:rPr>
          <w:sz w:val="28"/>
          <w:lang w:val="uk-UA"/>
        </w:rPr>
        <w:t>. Контроль</w:t>
      </w:r>
      <w:r>
        <w:rPr>
          <w:sz w:val="28"/>
          <w:lang w:val="uk-UA"/>
        </w:rPr>
        <w:t xml:space="preserve"> за виконанням даного наказу залишаю за собою.</w:t>
      </w:r>
    </w:p>
    <w:p w:rsidR="002E1AD2" w:rsidRDefault="002E1AD2" w:rsidP="00DB00A6">
      <w:pPr>
        <w:ind w:right="-5"/>
        <w:jc w:val="both"/>
        <w:rPr>
          <w:b/>
          <w:sz w:val="28"/>
          <w:lang w:val="uk-UA"/>
        </w:rPr>
      </w:pPr>
    </w:p>
    <w:p w:rsidR="002E1AD2" w:rsidRPr="00DB00A6" w:rsidRDefault="002E1AD2" w:rsidP="00DB00A6">
      <w:pPr>
        <w:ind w:right="-5"/>
        <w:jc w:val="both"/>
        <w:rPr>
          <w:b/>
          <w:sz w:val="28"/>
          <w:lang w:val="uk-UA"/>
        </w:rPr>
      </w:pPr>
      <w:r w:rsidRPr="00DB00A6">
        <w:rPr>
          <w:b/>
          <w:sz w:val="28"/>
          <w:lang w:val="uk-UA"/>
        </w:rPr>
        <w:t xml:space="preserve">Начальник </w:t>
      </w:r>
    </w:p>
    <w:p w:rsidR="002E1AD2" w:rsidRPr="00DB00A6" w:rsidRDefault="002E1AD2" w:rsidP="00DB00A6">
      <w:pPr>
        <w:ind w:right="-5"/>
        <w:jc w:val="both"/>
        <w:rPr>
          <w:b/>
          <w:sz w:val="28"/>
          <w:lang w:val="uk-UA"/>
        </w:rPr>
      </w:pPr>
      <w:r w:rsidRPr="00DB00A6">
        <w:rPr>
          <w:b/>
          <w:sz w:val="28"/>
          <w:lang w:val="uk-UA"/>
        </w:rPr>
        <w:t xml:space="preserve">відділу освіти                                        </w:t>
      </w:r>
      <w:r>
        <w:rPr>
          <w:b/>
          <w:sz w:val="28"/>
          <w:lang w:val="uk-UA"/>
        </w:rPr>
        <w:t xml:space="preserve">                    </w:t>
      </w:r>
      <w:r w:rsidRPr="00DB00A6">
        <w:rPr>
          <w:b/>
          <w:sz w:val="28"/>
          <w:lang w:val="uk-UA"/>
        </w:rPr>
        <w:t xml:space="preserve">                        В.В. Новосел </w:t>
      </w:r>
    </w:p>
    <w:p w:rsidR="002E1AD2" w:rsidRPr="00DB00A6" w:rsidRDefault="002E1AD2" w:rsidP="00DB00A6">
      <w:pPr>
        <w:ind w:right="-5"/>
        <w:jc w:val="both"/>
        <w:rPr>
          <w:sz w:val="28"/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Олійник, 5 13 95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FB3CBD">
      <w:pPr>
        <w:tabs>
          <w:tab w:val="left" w:pos="6237"/>
        </w:tabs>
        <w:ind w:left="6237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Pr="00FB3CBD">
        <w:rPr>
          <w:sz w:val="28"/>
          <w:szCs w:val="28"/>
          <w:lang w:val="uk-UA"/>
        </w:rPr>
        <w:t xml:space="preserve">                                                                        до наказу відділу освіти                                                                         Валківської районної                     державної адміністрації                                                                                                                                                     </w:t>
      </w:r>
      <w:r w:rsidRPr="00E375FF">
        <w:rPr>
          <w:sz w:val="28"/>
          <w:szCs w:val="28"/>
          <w:lang w:val="uk-UA"/>
        </w:rPr>
        <w:t xml:space="preserve">від 02.03.2017 № 43 </w:t>
      </w:r>
    </w:p>
    <w:p w:rsidR="002E1AD2" w:rsidRDefault="002E1AD2" w:rsidP="00DB7B4E">
      <w:pPr>
        <w:tabs>
          <w:tab w:val="left" w:pos="6237"/>
        </w:tabs>
        <w:ind w:left="6237"/>
        <w:jc w:val="center"/>
        <w:rPr>
          <w:color w:val="FF0000"/>
          <w:sz w:val="28"/>
          <w:szCs w:val="28"/>
          <w:lang w:val="uk-UA"/>
        </w:rPr>
      </w:pPr>
    </w:p>
    <w:p w:rsidR="002E1AD2" w:rsidRPr="002F6DF4" w:rsidRDefault="002E1AD2" w:rsidP="00DB7B4E">
      <w:pPr>
        <w:tabs>
          <w:tab w:val="left" w:pos="6237"/>
        </w:tabs>
        <w:ind w:left="6237"/>
        <w:jc w:val="center"/>
        <w:rPr>
          <w:sz w:val="28"/>
          <w:szCs w:val="28"/>
          <w:lang w:val="uk-UA"/>
        </w:rPr>
      </w:pPr>
    </w:p>
    <w:p w:rsidR="002E1AD2" w:rsidRPr="00A9494D" w:rsidRDefault="002E1AD2" w:rsidP="00E375FF">
      <w:pPr>
        <w:ind w:right="-5"/>
        <w:jc w:val="center"/>
        <w:rPr>
          <w:b/>
          <w:sz w:val="28"/>
          <w:szCs w:val="28"/>
          <w:lang w:val="uk-UA"/>
        </w:rPr>
      </w:pPr>
      <w:r w:rsidRPr="00A9494D">
        <w:rPr>
          <w:b/>
          <w:sz w:val="28"/>
          <w:szCs w:val="28"/>
          <w:lang w:val="uk-UA"/>
        </w:rPr>
        <w:t>Протокол вивчення стану діяльності закладу у сфері цивільного захисту</w:t>
      </w:r>
    </w:p>
    <w:p w:rsidR="002E1AD2" w:rsidRDefault="002E1AD2" w:rsidP="00DB00A6">
      <w:pPr>
        <w:ind w:right="-5"/>
        <w:jc w:val="both"/>
        <w:rPr>
          <w:lang w:val="uk-UA"/>
        </w:rPr>
      </w:pPr>
    </w:p>
    <w:tbl>
      <w:tblPr>
        <w:tblW w:w="11156" w:type="dxa"/>
        <w:tblInd w:w="-1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6"/>
        <w:gridCol w:w="6817"/>
        <w:gridCol w:w="1985"/>
        <w:gridCol w:w="1518"/>
      </w:tblGrid>
      <w:tr w:rsidR="002E1AD2" w:rsidTr="00457492">
        <w:trPr>
          <w:trHeight w:val="820"/>
        </w:trPr>
        <w:tc>
          <w:tcPr>
            <w:tcW w:w="836" w:type="dxa"/>
            <w:vAlign w:val="center"/>
          </w:tcPr>
          <w:p w:rsidR="002E1AD2" w:rsidRPr="006B76F0" w:rsidRDefault="002E1AD2" w:rsidP="00457492">
            <w:pPr>
              <w:tabs>
                <w:tab w:val="left" w:pos="9360"/>
              </w:tabs>
              <w:jc w:val="center"/>
            </w:pPr>
            <w:r w:rsidRPr="006B76F0">
              <w:t>№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  <w:vAlign w:val="center"/>
          </w:tcPr>
          <w:p w:rsidR="002E1AD2" w:rsidRPr="006B76F0" w:rsidRDefault="002E1AD2" w:rsidP="00457492">
            <w:pPr>
              <w:tabs>
                <w:tab w:val="left" w:pos="9360"/>
              </w:tabs>
              <w:jc w:val="center"/>
            </w:pPr>
            <w:r w:rsidRPr="006B76F0">
              <w:t>Назва документу</w:t>
            </w:r>
          </w:p>
        </w:tc>
        <w:tc>
          <w:tcPr>
            <w:tcW w:w="1985" w:type="dxa"/>
            <w:vAlign w:val="center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  <w:r>
              <w:t>Наявність</w:t>
            </w:r>
          </w:p>
        </w:tc>
        <w:tc>
          <w:tcPr>
            <w:tcW w:w="1518" w:type="dxa"/>
            <w:vAlign w:val="center"/>
          </w:tcPr>
          <w:p w:rsidR="002E1AD2" w:rsidRDefault="002E1AD2" w:rsidP="00457492">
            <w:pPr>
              <w:tabs>
                <w:tab w:val="left" w:pos="9360"/>
              </w:tabs>
              <w:ind w:left="72"/>
              <w:jc w:val="center"/>
            </w:pPr>
            <w:r>
              <w:t>Рівень виконання</w:t>
            </w:r>
          </w:p>
        </w:tc>
      </w:tr>
      <w:tr w:rsidR="002E1AD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І</w:t>
            </w: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b/>
                <w:lang w:val="uk-UA"/>
              </w:rPr>
            </w:pPr>
          </w:p>
          <w:p w:rsidR="002E1AD2" w:rsidRPr="00457492" w:rsidRDefault="002E1AD2" w:rsidP="00457492">
            <w:pPr>
              <w:jc w:val="both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 xml:space="preserve"> Довгострокові  документи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  <w:tc>
          <w:tcPr>
            <w:tcW w:w="1518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</w:tr>
      <w:tr w:rsidR="002E1AD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</w:rPr>
            </w:pPr>
            <w:r w:rsidRPr="00457492">
              <w:rPr>
                <w:lang w:val="uk-UA"/>
              </w:rPr>
              <w:t>1.</w:t>
            </w:r>
            <w:r w:rsidRPr="006B76F0">
              <w:t>Наказ  керівника ДНЗ «Про організацію і здійснення цивільного захисту в ДНЗ»</w:t>
            </w:r>
          </w:p>
        </w:tc>
        <w:tc>
          <w:tcPr>
            <w:tcW w:w="1985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  <w:tc>
          <w:tcPr>
            <w:tcW w:w="1518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</w:tr>
      <w:tr w:rsidR="002E1AD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</w:rPr>
            </w:pPr>
            <w:r w:rsidRPr="00457492">
              <w:rPr>
                <w:b/>
                <w:lang w:val="uk-UA"/>
              </w:rPr>
              <w:t>2.</w:t>
            </w:r>
            <w:r w:rsidRPr="00457492">
              <w:rPr>
                <w:b/>
              </w:rPr>
              <w:t xml:space="preserve">Інструкція </w:t>
            </w:r>
            <w:r w:rsidRPr="006B76F0">
              <w:t>щодо дій персоналу суб’єкта господарювання у разі загрози або виникнення надзвичайних ситуацій.</w:t>
            </w:r>
          </w:p>
        </w:tc>
        <w:tc>
          <w:tcPr>
            <w:tcW w:w="1985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  <w:tc>
          <w:tcPr>
            <w:tcW w:w="1518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</w:tr>
      <w:tr w:rsidR="002E1AD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b/>
                <w:i/>
                <w:u w:val="single"/>
                <w:lang w:val="uk-UA"/>
              </w:rPr>
            </w:pPr>
            <w:r w:rsidRPr="00457492">
              <w:rPr>
                <w:b/>
                <w:i/>
                <w:u w:val="single"/>
                <w:lang w:val="uk-UA"/>
              </w:rPr>
              <w:t>Додатки: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  <w:tc>
          <w:tcPr>
            <w:tcW w:w="1518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</w:tr>
      <w:tr w:rsidR="002E1AD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</w:rPr>
            </w:pPr>
            <w:r w:rsidRPr="00457492">
              <w:rPr>
                <w:lang w:val="uk-UA"/>
              </w:rPr>
              <w:t xml:space="preserve">2.1. </w:t>
            </w:r>
            <w:r w:rsidRPr="006B76F0">
              <w:t>Схема (План) управління, зв’язку, оповіщення і взаємодії з пояснювальною запискою.</w:t>
            </w:r>
          </w:p>
        </w:tc>
        <w:tc>
          <w:tcPr>
            <w:tcW w:w="1985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  <w:tc>
          <w:tcPr>
            <w:tcW w:w="1518" w:type="dxa"/>
          </w:tcPr>
          <w:p w:rsidR="002E1AD2" w:rsidRDefault="002E1AD2" w:rsidP="00457492">
            <w:pPr>
              <w:tabs>
                <w:tab w:val="left" w:pos="9360"/>
              </w:tabs>
              <w:jc w:val="center"/>
            </w:pPr>
          </w:p>
        </w:tc>
      </w:tr>
      <w:tr w:rsidR="002E1AD2" w:rsidRPr="00A9494D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457492">
              <w:rPr>
                <w:lang w:val="uk-UA"/>
              </w:rPr>
              <w:t>2.2. План-календар дій органів управління та сил при раптовому нападі  противника за сигналом «Повітряна тривога» та сигналом «Відбій повітряної тривоги» в режимах повсякденної діяльності, підвищеної готовності, надзвичайної ситуації, надзвичайного і воєнного стану.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457492">
              <w:rPr>
                <w:lang w:val="uk-UA"/>
              </w:rPr>
              <w:t>2.3.</w:t>
            </w:r>
            <w:r w:rsidRPr="006B76F0">
              <w:t>Карта району з позначеними на ній місцями розташування ДНЗ, можливої техногенної, природної, екологічної небезпеки (копія з карт паспорту ризику району).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457492">
              <w:rPr>
                <w:lang w:val="uk-UA"/>
              </w:rPr>
              <w:t>2.4.</w:t>
            </w:r>
            <w:r w:rsidRPr="006B76F0">
              <w:t>План евакуації ДНЗ у разі НС техногенного та природного характеру.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2.5.</w:t>
            </w:r>
            <w:r w:rsidRPr="006B76F0">
              <w:t>Особисті плани дій (папки робочих документів).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2.5.1. Керівного складу (завідувача ДНЗ, посадової особи з питань ЦЗ заступника завідувача з евакуації, заступника завідувача  з МТЗ).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- Витяг із наказу про призначення.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- Функціональні обов’язки посадової особи.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2.5.2. Відповідальних осіб.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Витяг з наказу про призначення.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Функціональні обов’язки відповідальних</w:t>
            </w:r>
          </w:p>
          <w:p w:rsidR="002E1AD2" w:rsidRPr="00457492" w:rsidRDefault="002E1AD2" w:rsidP="00457492">
            <w:pPr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Розклад занять на рік.</w:t>
            </w:r>
          </w:p>
          <w:p w:rsidR="002E1AD2" w:rsidRPr="00457492" w:rsidRDefault="002E1AD2" w:rsidP="00457492">
            <w:pPr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Журнал обліку занять.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6B76F0">
              <w:t>Наказ керівника ЦЗ ДНЗ «Про створення евакуаційної комісії».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6B76F0">
              <w:t>Заявка на розвиток та удосконалення цивільного захисту ДНЗ.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A9494D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 w:rsidRPr="00457492">
              <w:rPr>
                <w:lang w:val="uk-UA"/>
              </w:rPr>
              <w:t>Договір з ЗНЗ № _____ про організацію укриття і безпечного розміщення дітей і персоналу ДНЗ  №___ у разі виникнення НС техногенного і природного характеру.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ІІ</w:t>
            </w: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  <w:p w:rsidR="002E1AD2" w:rsidRPr="00457492" w:rsidRDefault="002E1AD2" w:rsidP="00457492">
            <w:pPr>
              <w:ind w:firstLine="567"/>
              <w:jc w:val="both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 xml:space="preserve"> Щорічні  документи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1. Наказ завідувача ДНЗ «Про підсумки підготовки з ЦЗ у 201__ році та основні завдання на 201___рік».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u w:val="single"/>
                <w:lang w:val="uk-UA"/>
              </w:rPr>
            </w:pPr>
            <w:r w:rsidRPr="00457492">
              <w:rPr>
                <w:u w:val="single"/>
                <w:lang w:val="uk-UA"/>
              </w:rPr>
              <w:t>Додатки: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1.1. Перелік навчальних груп з ЦЗ.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1.2. Тематика з підготовки співробітників ДНЗ.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1.3. Тематика з підготовки формувань  ЦЗ.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2. План основних заходів з підготовки цивільного захисту ДНЗ на 201__рік.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3. Розклад занять з працівниками ДНЗ.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4. Журнали обліку занять на кожну навчальну групу.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5. Проведення Тижня безпеки дитини, комплексного об’єктового тренування.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5.1. Наказ завідувача ЦЗ ДНЗ «Про підготовку та проведення Тижня безпеки дитини, комплексного об’єктового тренування.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5.2. План підготовки і проведення Тижня безпеки дитини, комплексного об’єктового тренування.</w:t>
            </w:r>
          </w:p>
          <w:p w:rsidR="002E1AD2" w:rsidRPr="00457492" w:rsidRDefault="002E1AD2" w:rsidP="00457492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5.3. Графік проведення Тижня безпеки дитини, комплексного об’єктового тренування 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5.4. Наказ завідувача ДНЗ «Про підсумки проведення Тижня безпеки дитини комплексного об’єктового тренування».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6817" w:type="dxa"/>
          </w:tcPr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  <w:r w:rsidRPr="00457492">
              <w:rPr>
                <w:lang w:val="uk-UA"/>
              </w:rPr>
              <w:t>6. Доповідь підготовки і стан цивільного захисту закладу в минулому році.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ІІІ</w:t>
            </w:r>
          </w:p>
        </w:tc>
        <w:tc>
          <w:tcPr>
            <w:tcW w:w="6817" w:type="dxa"/>
          </w:tcPr>
          <w:p w:rsidR="002E1AD2" w:rsidRPr="00457492" w:rsidRDefault="002E1AD2" w:rsidP="00457492">
            <w:pPr>
              <w:jc w:val="both"/>
              <w:rPr>
                <w:b/>
                <w:lang w:val="uk-UA"/>
              </w:rPr>
            </w:pPr>
          </w:p>
          <w:p w:rsidR="002E1AD2" w:rsidRPr="00457492" w:rsidRDefault="002E1AD2" w:rsidP="00457492">
            <w:pPr>
              <w:jc w:val="both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Інформаційно-довідковий куточок з питань цивільного захисту</w:t>
            </w:r>
          </w:p>
          <w:p w:rsidR="002E1AD2" w:rsidRPr="00457492" w:rsidRDefault="002E1AD2" w:rsidP="00457492">
            <w:pPr>
              <w:ind w:firstLine="567"/>
              <w:jc w:val="both"/>
              <w:rPr>
                <w:lang w:val="uk-UA"/>
              </w:rPr>
            </w:pP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9E4F50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І</w:t>
            </w:r>
            <w:r w:rsidRPr="00457492">
              <w:rPr>
                <w:b/>
                <w:lang w:val="en-US"/>
              </w:rPr>
              <w:t>V</w:t>
            </w:r>
          </w:p>
        </w:tc>
        <w:tc>
          <w:tcPr>
            <w:tcW w:w="6817" w:type="dxa"/>
          </w:tcPr>
          <w:p w:rsidR="002E1AD2" w:rsidRPr="00457492" w:rsidRDefault="002E1AD2" w:rsidP="00457492">
            <w:pPr>
              <w:jc w:val="both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Наявність методичного кабінету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  <w:tr w:rsidR="002E1AD2" w:rsidRPr="00DC0002" w:rsidTr="00457492">
        <w:trPr>
          <w:trHeight w:val="268"/>
        </w:trPr>
        <w:tc>
          <w:tcPr>
            <w:tcW w:w="836" w:type="dxa"/>
            <w:vAlign w:val="center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b/>
                <w:lang w:val="en-US"/>
              </w:rPr>
            </w:pPr>
            <w:r w:rsidRPr="00457492">
              <w:rPr>
                <w:b/>
                <w:lang w:val="en-US"/>
              </w:rPr>
              <w:t>V</w:t>
            </w:r>
          </w:p>
        </w:tc>
        <w:tc>
          <w:tcPr>
            <w:tcW w:w="6817" w:type="dxa"/>
          </w:tcPr>
          <w:p w:rsidR="002E1AD2" w:rsidRPr="00457492" w:rsidRDefault="002E1AD2" w:rsidP="00457492">
            <w:pPr>
              <w:jc w:val="both"/>
              <w:rPr>
                <w:b/>
                <w:lang w:val="uk-UA"/>
              </w:rPr>
            </w:pPr>
            <w:r w:rsidRPr="00457492">
              <w:rPr>
                <w:b/>
                <w:lang w:val="uk-UA"/>
              </w:rPr>
              <w:t>Наявність засобів індивідуального та колективного захисту (протигази, ватно-марлеві пов’язки, ПРУ, підвальні приміщення)</w:t>
            </w:r>
          </w:p>
        </w:tc>
        <w:tc>
          <w:tcPr>
            <w:tcW w:w="1985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  <w:tc>
          <w:tcPr>
            <w:tcW w:w="1518" w:type="dxa"/>
          </w:tcPr>
          <w:p w:rsidR="002E1AD2" w:rsidRPr="00457492" w:rsidRDefault="002E1AD2" w:rsidP="00457492">
            <w:pPr>
              <w:tabs>
                <w:tab w:val="left" w:pos="9360"/>
              </w:tabs>
              <w:jc w:val="center"/>
              <w:rPr>
                <w:lang w:val="uk-UA"/>
              </w:rPr>
            </w:pPr>
          </w:p>
        </w:tc>
      </w:tr>
    </w:tbl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Загальний висновок:</w:t>
      </w: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Пропозиції:</w:t>
      </w: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Експерт _____________________________</w:t>
      </w: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 xml:space="preserve">               _____________________________        ____________     _______________________</w:t>
      </w: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 xml:space="preserve">                            (посада)                                              (підпис)                          (ПІБ)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>З протоколом (ознайомлений) (-а)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  <w:r>
        <w:rPr>
          <w:lang w:val="uk-UA"/>
        </w:rPr>
        <w:t xml:space="preserve">_____________________________  </w:t>
      </w:r>
    </w:p>
    <w:p w:rsidR="002E1AD2" w:rsidRDefault="002E1AD2" w:rsidP="007C5E67">
      <w:pPr>
        <w:ind w:right="-5"/>
        <w:jc w:val="both"/>
        <w:rPr>
          <w:lang w:val="uk-UA"/>
        </w:rPr>
      </w:pPr>
      <w:r>
        <w:rPr>
          <w:lang w:val="uk-UA"/>
        </w:rPr>
        <w:t>_____________________________        ____________     _______________________</w:t>
      </w:r>
    </w:p>
    <w:p w:rsidR="002E1AD2" w:rsidRDefault="002E1AD2" w:rsidP="007C5E67">
      <w:pPr>
        <w:ind w:right="-5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2E1AD2" w:rsidRDefault="002E1AD2" w:rsidP="007C5E67">
      <w:pPr>
        <w:ind w:right="-5"/>
        <w:jc w:val="both"/>
        <w:rPr>
          <w:lang w:val="uk-UA"/>
        </w:rPr>
      </w:pPr>
      <w:r>
        <w:rPr>
          <w:lang w:val="uk-UA"/>
        </w:rPr>
        <w:t xml:space="preserve">                            (посада)                                (підпис)                          (ПІБ)</w:t>
      </w: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Default="002E1AD2" w:rsidP="00DB00A6">
      <w:pPr>
        <w:ind w:right="-5"/>
        <w:jc w:val="both"/>
        <w:rPr>
          <w:lang w:val="uk-UA"/>
        </w:rPr>
      </w:pPr>
    </w:p>
    <w:p w:rsidR="002E1AD2" w:rsidRPr="009E4F50" w:rsidRDefault="002E1AD2" w:rsidP="00DB00A6">
      <w:pPr>
        <w:ind w:right="-5"/>
        <w:jc w:val="both"/>
        <w:rPr>
          <w:lang w:val="uk-UA"/>
        </w:rPr>
      </w:pPr>
    </w:p>
    <w:p w:rsidR="002E1AD2" w:rsidRPr="00DB00A6" w:rsidRDefault="002E1AD2" w:rsidP="00DB00A6">
      <w:pPr>
        <w:rPr>
          <w:lang w:val="uk-UA"/>
        </w:rPr>
      </w:pPr>
    </w:p>
    <w:p w:rsidR="002E1AD2" w:rsidRPr="00F13203" w:rsidRDefault="002E1AD2" w:rsidP="00F13203">
      <w:pPr>
        <w:ind w:left="360" w:hanging="360"/>
        <w:jc w:val="both"/>
        <w:rPr>
          <w:sz w:val="28"/>
          <w:lang w:val="uk-UA"/>
        </w:rPr>
      </w:pPr>
      <w:r w:rsidRPr="00F13203">
        <w:rPr>
          <w:sz w:val="28"/>
        </w:rPr>
        <w:t xml:space="preserve">З наказом від </w:t>
      </w:r>
      <w:r>
        <w:rPr>
          <w:sz w:val="28"/>
          <w:lang w:val="uk-UA"/>
        </w:rPr>
        <w:t>02</w:t>
      </w:r>
      <w:r w:rsidRPr="00F13203">
        <w:rPr>
          <w:sz w:val="28"/>
        </w:rPr>
        <w:t>.</w:t>
      </w:r>
      <w:r>
        <w:rPr>
          <w:sz w:val="28"/>
          <w:lang w:val="uk-UA"/>
        </w:rPr>
        <w:t>03</w:t>
      </w:r>
      <w:r w:rsidRPr="00F13203">
        <w:rPr>
          <w:sz w:val="28"/>
        </w:rPr>
        <w:t>.201</w:t>
      </w:r>
      <w:r w:rsidRPr="00F13203">
        <w:rPr>
          <w:sz w:val="28"/>
          <w:lang w:val="uk-UA"/>
        </w:rPr>
        <w:t>7</w:t>
      </w:r>
      <w:r w:rsidRPr="00F13203">
        <w:rPr>
          <w:sz w:val="28"/>
        </w:rPr>
        <w:t xml:space="preserve"> №</w:t>
      </w:r>
      <w:r>
        <w:rPr>
          <w:sz w:val="28"/>
          <w:lang w:val="uk-UA"/>
        </w:rPr>
        <w:t xml:space="preserve"> 43</w:t>
      </w:r>
      <w:r w:rsidRPr="00F13203">
        <w:rPr>
          <w:sz w:val="28"/>
        </w:rPr>
        <w:t xml:space="preserve">  ознайомлені:</w:t>
      </w:r>
    </w:p>
    <w:p w:rsidR="002E1AD2" w:rsidRPr="00F13203" w:rsidRDefault="002E1AD2" w:rsidP="00F13203">
      <w:pPr>
        <w:ind w:left="360" w:hanging="360"/>
        <w:jc w:val="both"/>
        <w:rPr>
          <w:sz w:val="28"/>
          <w:lang w:val="uk-UA"/>
        </w:rPr>
      </w:pPr>
    </w:p>
    <w:p w:rsidR="002E1AD2" w:rsidRPr="00F13203" w:rsidRDefault="002E1AD2" w:rsidP="00F13203">
      <w:pPr>
        <w:ind w:left="360" w:hanging="360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 Олійник В.М.</w:t>
      </w:r>
    </w:p>
    <w:p w:rsidR="002E1AD2" w:rsidRPr="00F13203" w:rsidRDefault="002E1AD2" w:rsidP="00F13203">
      <w:pPr>
        <w:ind w:left="360" w:hanging="360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 Чернова О.О.</w:t>
      </w:r>
    </w:p>
    <w:p w:rsidR="002E1AD2" w:rsidRPr="00590756" w:rsidRDefault="002E1AD2" w:rsidP="00590756">
      <w:pPr>
        <w:spacing w:line="360" w:lineRule="auto"/>
        <w:rPr>
          <w:sz w:val="28"/>
          <w:szCs w:val="28"/>
          <w:lang w:val="uk-UA"/>
        </w:rPr>
      </w:pPr>
    </w:p>
    <w:sectPr w:rsidR="002E1AD2" w:rsidRPr="00590756" w:rsidSect="00A9494D">
      <w:headerReference w:type="even" r:id="rId8"/>
      <w:headerReference w:type="default" r:id="rId9"/>
      <w:pgSz w:w="11906" w:h="16838"/>
      <w:pgMar w:top="289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AD2" w:rsidRDefault="002E1AD2" w:rsidP="00922294">
      <w:r>
        <w:separator/>
      </w:r>
    </w:p>
  </w:endnote>
  <w:endnote w:type="continuationSeparator" w:id="0">
    <w:p w:rsidR="002E1AD2" w:rsidRDefault="002E1AD2" w:rsidP="0092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AD2" w:rsidRDefault="002E1AD2" w:rsidP="00922294">
      <w:r>
        <w:separator/>
      </w:r>
    </w:p>
  </w:footnote>
  <w:footnote w:type="continuationSeparator" w:id="0">
    <w:p w:rsidR="002E1AD2" w:rsidRDefault="002E1AD2" w:rsidP="009222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D2" w:rsidRDefault="002E1AD2" w:rsidP="00C4169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1AD2" w:rsidRDefault="002E1A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AD2" w:rsidRDefault="002E1AD2" w:rsidP="00C4169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2E1AD2" w:rsidRDefault="002E1A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43A62"/>
    <w:multiLevelType w:val="multilevel"/>
    <w:tmpl w:val="51302B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4B6"/>
    <w:rsid w:val="00005925"/>
    <w:rsid w:val="00017D2B"/>
    <w:rsid w:val="000868E1"/>
    <w:rsid w:val="000A61D6"/>
    <w:rsid w:val="000B24B6"/>
    <w:rsid w:val="00114DC7"/>
    <w:rsid w:val="001B3564"/>
    <w:rsid w:val="001E0BA8"/>
    <w:rsid w:val="00231250"/>
    <w:rsid w:val="00270D44"/>
    <w:rsid w:val="002718F8"/>
    <w:rsid w:val="00275A4E"/>
    <w:rsid w:val="002835E6"/>
    <w:rsid w:val="002E1AD2"/>
    <w:rsid w:val="002F6202"/>
    <w:rsid w:val="002F6275"/>
    <w:rsid w:val="002F6DF4"/>
    <w:rsid w:val="00386D70"/>
    <w:rsid w:val="003A2D40"/>
    <w:rsid w:val="003F45AB"/>
    <w:rsid w:val="00457492"/>
    <w:rsid w:val="004656A7"/>
    <w:rsid w:val="00474DDF"/>
    <w:rsid w:val="004E32C6"/>
    <w:rsid w:val="00554E57"/>
    <w:rsid w:val="00590756"/>
    <w:rsid w:val="00606421"/>
    <w:rsid w:val="006B76F0"/>
    <w:rsid w:val="007171A9"/>
    <w:rsid w:val="00723640"/>
    <w:rsid w:val="00736931"/>
    <w:rsid w:val="00743059"/>
    <w:rsid w:val="007C5E67"/>
    <w:rsid w:val="008140BF"/>
    <w:rsid w:val="00857776"/>
    <w:rsid w:val="008855D6"/>
    <w:rsid w:val="008F0ED9"/>
    <w:rsid w:val="009211FD"/>
    <w:rsid w:val="00922294"/>
    <w:rsid w:val="009A3F58"/>
    <w:rsid w:val="009D480A"/>
    <w:rsid w:val="009E35E1"/>
    <w:rsid w:val="009E4F50"/>
    <w:rsid w:val="00A237D5"/>
    <w:rsid w:val="00A80F1B"/>
    <w:rsid w:val="00A9494D"/>
    <w:rsid w:val="00AC590E"/>
    <w:rsid w:val="00B02687"/>
    <w:rsid w:val="00C41697"/>
    <w:rsid w:val="00C652B6"/>
    <w:rsid w:val="00CF010F"/>
    <w:rsid w:val="00D00A5C"/>
    <w:rsid w:val="00D61365"/>
    <w:rsid w:val="00DB00A6"/>
    <w:rsid w:val="00DB7B4E"/>
    <w:rsid w:val="00DC0002"/>
    <w:rsid w:val="00DC4AE9"/>
    <w:rsid w:val="00DE51C6"/>
    <w:rsid w:val="00E0401F"/>
    <w:rsid w:val="00E375FF"/>
    <w:rsid w:val="00E47F00"/>
    <w:rsid w:val="00E574CC"/>
    <w:rsid w:val="00F024D2"/>
    <w:rsid w:val="00F13203"/>
    <w:rsid w:val="00FA670E"/>
    <w:rsid w:val="00FB3CBD"/>
    <w:rsid w:val="00FB7657"/>
    <w:rsid w:val="00FC5306"/>
    <w:rsid w:val="00FF222C"/>
    <w:rsid w:val="00FF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4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B24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24B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36931"/>
    <w:pPr>
      <w:ind w:left="720"/>
      <w:contextualSpacing/>
    </w:pPr>
  </w:style>
  <w:style w:type="table" w:styleId="TableGrid">
    <w:name w:val="Table Grid"/>
    <w:basedOn w:val="TableNormal"/>
    <w:uiPriority w:val="99"/>
    <w:rsid w:val="00DB7B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2229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29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22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294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949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398</TotalTime>
  <Pages>6</Pages>
  <Words>880</Words>
  <Characters>5018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Галина</cp:lastModifiedBy>
  <cp:revision>47</cp:revision>
  <dcterms:created xsi:type="dcterms:W3CDTF">2017-03-02T07:57:00Z</dcterms:created>
  <dcterms:modified xsi:type="dcterms:W3CDTF">2017-03-21T07:47:00Z</dcterms:modified>
</cp:coreProperties>
</file>