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F8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0"/>
          <w:lang w:val="uk-UA" w:eastAsia="ru-RU"/>
        </w:rPr>
      </w:pPr>
    </w:p>
    <w:p w:rsidR="009C57F8" w:rsidRPr="003647DB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0"/>
          <w:lang w:val="uk-UA" w:eastAsia="ru-RU"/>
        </w:rPr>
      </w:pPr>
      <w:r w:rsidRPr="00964BA4">
        <w:rPr>
          <w:rFonts w:ascii="Times New Roman" w:hAnsi="Times New Roman"/>
          <w:b/>
          <w:noProof/>
          <w:sz w:val="28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9C57F8" w:rsidRPr="003647DB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uk-UA" w:eastAsia="ru-RU"/>
        </w:rPr>
      </w:pPr>
    </w:p>
    <w:p w:rsidR="009C57F8" w:rsidRPr="003647DB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uk-UA" w:eastAsia="ru-RU"/>
        </w:rPr>
      </w:pPr>
      <w:r w:rsidRPr="003647DB">
        <w:rPr>
          <w:rFonts w:ascii="Times New Roman" w:hAnsi="Times New Roman"/>
          <w:b/>
          <w:bCs/>
          <w:noProof/>
          <w:sz w:val="24"/>
          <w:szCs w:val="24"/>
          <w:lang w:val="uk-UA" w:eastAsia="ru-RU"/>
        </w:rPr>
        <w:t>УКРАЇНА</w:t>
      </w:r>
    </w:p>
    <w:p w:rsidR="009C57F8" w:rsidRPr="003647DB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uk-UA" w:eastAsia="ru-RU"/>
        </w:rPr>
      </w:pPr>
    </w:p>
    <w:p w:rsidR="009C57F8" w:rsidRPr="003647DB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bCs/>
          <w:sz w:val="28"/>
          <w:szCs w:val="28"/>
          <w:lang w:val="uk-UA" w:eastAsia="ru-RU"/>
        </w:rPr>
        <w:t>ВАЛКІВСЬКА РАЙОННА ДЕРЖАВНА АДМІНІСТРАЦІЯ</w:t>
      </w:r>
    </w:p>
    <w:p w:rsidR="009C57F8" w:rsidRPr="003647DB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bCs/>
          <w:sz w:val="28"/>
          <w:szCs w:val="28"/>
          <w:lang w:val="uk-UA" w:eastAsia="ru-RU"/>
        </w:rPr>
        <w:t>ВІДДІЛ ОСВІТИ</w:t>
      </w:r>
    </w:p>
    <w:p w:rsidR="009C57F8" w:rsidRPr="003647DB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9C57F8" w:rsidRPr="003647DB" w:rsidRDefault="009C57F8" w:rsidP="00DE517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bCs/>
          <w:sz w:val="28"/>
          <w:szCs w:val="28"/>
          <w:lang w:val="uk-UA" w:eastAsia="ru-RU"/>
        </w:rPr>
        <w:t>НАКАЗ</w:t>
      </w:r>
    </w:p>
    <w:p w:rsidR="009C57F8" w:rsidRPr="003647DB" w:rsidRDefault="009C57F8" w:rsidP="00DE5171">
      <w:pPr>
        <w:spacing w:after="0" w:line="240" w:lineRule="auto"/>
        <w:rPr>
          <w:rFonts w:ascii="Times New Roman" w:hAnsi="Times New Roman"/>
          <w:b/>
          <w:bCs/>
          <w:sz w:val="28"/>
          <w:szCs w:val="20"/>
          <w:lang w:val="uk-UA" w:eastAsia="ru-RU"/>
        </w:rPr>
      </w:pPr>
    </w:p>
    <w:p w:rsidR="009C57F8" w:rsidRPr="003647DB" w:rsidRDefault="009C57F8" w:rsidP="00DE5171">
      <w:pPr>
        <w:spacing w:after="0" w:line="240" w:lineRule="auto"/>
        <w:rPr>
          <w:rFonts w:ascii="Times New Roman" w:hAnsi="Times New Roman"/>
          <w:b/>
          <w:color w:val="FF0000"/>
          <w:sz w:val="28"/>
          <w:szCs w:val="20"/>
          <w:lang w:val="uk-UA" w:eastAsia="ru-RU"/>
        </w:rPr>
      </w:pPr>
      <w:r>
        <w:rPr>
          <w:rFonts w:ascii="Times New Roman" w:hAnsi="Times New Roman"/>
          <w:b/>
          <w:sz w:val="28"/>
          <w:szCs w:val="20"/>
          <w:lang w:val="uk-UA" w:eastAsia="ru-RU"/>
        </w:rPr>
        <w:t>18.04</w:t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 xml:space="preserve">.2017                                </w:t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ab/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ab/>
        <w:t xml:space="preserve">  Валки                                           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          № 77</w:t>
      </w:r>
    </w:p>
    <w:p w:rsidR="009C57F8" w:rsidRPr="003647DB" w:rsidRDefault="009C57F8" w:rsidP="00DE5171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0"/>
          <w:u w:val="single"/>
          <w:lang w:val="uk-UA" w:eastAsia="ru-RU"/>
        </w:rPr>
      </w:pPr>
    </w:p>
    <w:p w:rsidR="009C57F8" w:rsidRDefault="009C57F8" w:rsidP="000D097A">
      <w:pPr>
        <w:tabs>
          <w:tab w:val="center" w:pos="-3402"/>
        </w:tabs>
        <w:spacing w:after="0" w:line="240" w:lineRule="auto"/>
        <w:ind w:right="-82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призупинення </w:t>
      </w:r>
    </w:p>
    <w:p w:rsidR="009C57F8" w:rsidRDefault="009C57F8" w:rsidP="000D097A">
      <w:pPr>
        <w:tabs>
          <w:tab w:val="center" w:pos="-3402"/>
        </w:tabs>
        <w:spacing w:after="0" w:line="240" w:lineRule="auto"/>
        <w:ind w:right="-82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навчально-виховного </w:t>
      </w:r>
    </w:p>
    <w:p w:rsidR="009C57F8" w:rsidRDefault="009C57F8" w:rsidP="000D097A">
      <w:pPr>
        <w:tabs>
          <w:tab w:val="center" w:pos="-3402"/>
        </w:tabs>
        <w:spacing w:after="0" w:line="240" w:lineRule="auto"/>
        <w:ind w:right="-82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процесу у загальноосвітніх </w:t>
      </w:r>
    </w:p>
    <w:p w:rsidR="009C57F8" w:rsidRDefault="009C57F8" w:rsidP="000D097A">
      <w:pPr>
        <w:tabs>
          <w:tab w:val="center" w:pos="-3402"/>
        </w:tabs>
        <w:spacing w:after="0" w:line="240" w:lineRule="auto"/>
        <w:ind w:right="-82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навчальних закладах </w:t>
      </w:r>
    </w:p>
    <w:p w:rsidR="009C57F8" w:rsidRDefault="009C57F8" w:rsidP="00DE5171">
      <w:pPr>
        <w:tabs>
          <w:tab w:val="center" w:pos="-3402"/>
        </w:tabs>
        <w:spacing w:after="0" w:line="240" w:lineRule="auto"/>
        <w:ind w:right="5245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Валківського району</w:t>
      </w:r>
    </w:p>
    <w:p w:rsidR="009C57F8" w:rsidRPr="003647DB" w:rsidRDefault="009C57F8" w:rsidP="00DE5171">
      <w:pPr>
        <w:tabs>
          <w:tab w:val="left" w:pos="945"/>
        </w:tabs>
        <w:spacing w:after="0" w:line="36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:rsidR="009C57F8" w:rsidRPr="000D097A" w:rsidRDefault="009C57F8" w:rsidP="000D097A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0"/>
          <w:lang w:val="uk-UA" w:eastAsia="ru-RU"/>
        </w:rPr>
      </w:pPr>
      <w:r w:rsidRPr="003647DB">
        <w:rPr>
          <w:rFonts w:ascii="Times New Roman" w:hAnsi="Times New Roman"/>
          <w:bCs/>
          <w:sz w:val="28"/>
          <w:szCs w:val="20"/>
          <w:lang w:val="uk-UA" w:eastAsia="ru-RU"/>
        </w:rPr>
        <w:t xml:space="preserve">Відповідно </w:t>
      </w:r>
      <w:r>
        <w:rPr>
          <w:rFonts w:ascii="Times New Roman" w:hAnsi="Times New Roman"/>
          <w:bCs/>
          <w:sz w:val="28"/>
          <w:szCs w:val="20"/>
          <w:lang w:val="uk-UA" w:eastAsia="ru-RU"/>
        </w:rPr>
        <w:t>до Розпорядження голови Валківської районної державної адміністрації від 18.04.2017 року № 201,</w:t>
      </w:r>
      <w:r w:rsidRPr="00A31355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Pr="00DE5171">
        <w:rPr>
          <w:rFonts w:ascii="Times New Roman" w:hAnsi="Times New Roman"/>
          <w:color w:val="000000"/>
          <w:sz w:val="28"/>
          <w:szCs w:val="28"/>
          <w:lang w:val="uk-UA" w:eastAsia="ru-RU"/>
        </w:rPr>
        <w:t>у зв’язку з пониженням зовнішньої температури повітря</w:t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  <w:t>,</w:t>
      </w:r>
      <w:r w:rsidRPr="00A31355">
        <w:rPr>
          <w:rFonts w:ascii="Times New Roman" w:hAnsi="Times New Roman"/>
          <w:bCs/>
          <w:sz w:val="28"/>
          <w:szCs w:val="20"/>
          <w:lang w:val="uk-UA" w:eastAsia="ru-RU"/>
        </w:rPr>
        <w:t xml:space="preserve"> з метою</w:t>
      </w:r>
      <w:r>
        <w:rPr>
          <w:rFonts w:ascii="Times New Roman" w:hAnsi="Times New Roman"/>
          <w:bCs/>
          <w:sz w:val="28"/>
          <w:szCs w:val="20"/>
          <w:lang w:val="uk-UA" w:eastAsia="ru-RU"/>
        </w:rPr>
        <w:t xml:space="preserve"> створення безпечних умов для навчання учасників навчально-виховного процесу</w:t>
      </w:r>
    </w:p>
    <w:p w:rsidR="009C57F8" w:rsidRPr="003647DB" w:rsidRDefault="009C57F8" w:rsidP="00DE5171">
      <w:pPr>
        <w:tabs>
          <w:tab w:val="center" w:pos="4153"/>
          <w:tab w:val="right" w:pos="8306"/>
        </w:tabs>
        <w:spacing w:after="0" w:line="360" w:lineRule="auto"/>
        <w:rPr>
          <w:rFonts w:ascii="Times New Roman" w:hAnsi="Times New Roman"/>
          <w:sz w:val="16"/>
          <w:szCs w:val="16"/>
          <w:lang w:val="uk-UA" w:eastAsia="ru-RU"/>
        </w:rPr>
      </w:pPr>
    </w:p>
    <w:p w:rsidR="009C57F8" w:rsidRPr="003647DB" w:rsidRDefault="009C57F8" w:rsidP="00DE5171">
      <w:pPr>
        <w:tabs>
          <w:tab w:val="center" w:pos="4153"/>
          <w:tab w:val="right" w:pos="8306"/>
        </w:tabs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9C57F8" w:rsidRDefault="009C57F8" w:rsidP="000D097A">
      <w:pPr>
        <w:pStyle w:val="ListParagraph"/>
        <w:tabs>
          <w:tab w:val="center" w:pos="-3402"/>
          <w:tab w:val="center" w:pos="4153"/>
          <w:tab w:val="right" w:pos="8306"/>
        </w:tabs>
        <w:spacing w:after="0" w:line="360" w:lineRule="auto"/>
        <w:ind w:left="0" w:right="-23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1. Керівникам загальноосвітніх навчальних закладів:</w:t>
      </w:r>
    </w:p>
    <w:p w:rsidR="009C57F8" w:rsidRDefault="009C57F8" w:rsidP="000D097A">
      <w:pPr>
        <w:pStyle w:val="ListParagraph"/>
        <w:tabs>
          <w:tab w:val="center" w:pos="-3402"/>
          <w:tab w:val="center" w:pos="4153"/>
          <w:tab w:val="right" w:pos="8306"/>
        </w:tabs>
        <w:spacing w:after="0" w:line="360" w:lineRule="auto"/>
        <w:ind w:left="0" w:right="-23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1.1. П</w:t>
      </w:r>
      <w:r w:rsidRPr="00ED5D4E">
        <w:rPr>
          <w:rFonts w:ascii="Times New Roman" w:hAnsi="Times New Roman"/>
          <w:sz w:val="28"/>
          <w:szCs w:val="20"/>
          <w:lang w:val="uk-UA" w:eastAsia="ru-RU"/>
        </w:rPr>
        <w:t xml:space="preserve">ризупинити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у встановленому порядку </w:t>
      </w:r>
      <w:r w:rsidRPr="00ED5D4E">
        <w:rPr>
          <w:rFonts w:ascii="Times New Roman" w:hAnsi="Times New Roman"/>
          <w:sz w:val="28"/>
          <w:szCs w:val="20"/>
          <w:lang w:val="uk-UA" w:eastAsia="ru-RU"/>
        </w:rPr>
        <w:t xml:space="preserve">навчально-виховний процес </w:t>
      </w:r>
      <w:r>
        <w:rPr>
          <w:rFonts w:ascii="Times New Roman" w:hAnsi="Times New Roman"/>
          <w:sz w:val="28"/>
          <w:szCs w:val="20"/>
          <w:lang w:val="uk-UA" w:eastAsia="ru-RU"/>
        </w:rPr>
        <w:t>з 19  квітня 2017 року по 21 квітня 2017 року(включно).</w:t>
      </w:r>
    </w:p>
    <w:p w:rsidR="009C57F8" w:rsidRPr="004C4C52" w:rsidRDefault="009C57F8" w:rsidP="000D097A">
      <w:pPr>
        <w:pStyle w:val="ListParagraph"/>
        <w:spacing w:line="360" w:lineRule="auto"/>
        <w:ind w:left="0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1.2. </w:t>
      </w:r>
      <w:r w:rsidRPr="004C4C52">
        <w:rPr>
          <w:rFonts w:ascii="Times New Roman" w:hAnsi="Times New Roman"/>
          <w:sz w:val="28"/>
          <w:szCs w:val="20"/>
          <w:lang w:val="uk-UA" w:eastAsia="ru-RU"/>
        </w:rPr>
        <w:t>Повідомити батькам про зміни в режимі роботи закладу.</w:t>
      </w:r>
    </w:p>
    <w:p w:rsidR="009C57F8" w:rsidRDefault="009C57F8" w:rsidP="000D097A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1.3. </w:t>
      </w:r>
      <w:r w:rsidRPr="004C4C52">
        <w:rPr>
          <w:rFonts w:ascii="Times New Roman" w:hAnsi="Times New Roman"/>
          <w:sz w:val="28"/>
          <w:szCs w:val="20"/>
          <w:lang w:val="uk-UA" w:eastAsia="ru-RU"/>
        </w:rPr>
        <w:t>Забезпечити виконання навчальних програм шляхом ущільнення навчального матеріалу, об’єднання окремих тем, використання міжпрежметних зв’язків, оглядового або самостійного вивчення навчального матеріалу, застосування технологій дистанційного навчання, використання резервних годин навчальної програми тощо.</w:t>
      </w:r>
    </w:p>
    <w:p w:rsidR="009C57F8" w:rsidRDefault="009C57F8" w:rsidP="001B470B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1.4. Внести відповідні зміни до плану навчально-виховного процесу.</w:t>
      </w:r>
    </w:p>
    <w:p w:rsidR="009C57F8" w:rsidRPr="004C4C52" w:rsidRDefault="009C57F8" w:rsidP="001B470B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1.5. Розробити заходи та надати в електронному вигляді головному спеціалісту відділу освіти (Трусова Н.І.) щодо інтенсифікації навчально-виховного процесу у зв‛язку з його тимчасовим призупиненням.</w:t>
      </w:r>
    </w:p>
    <w:p w:rsidR="009C57F8" w:rsidRPr="00ED5D4E" w:rsidRDefault="009C57F8" w:rsidP="001B470B">
      <w:pPr>
        <w:pStyle w:val="ListParagraph"/>
        <w:tabs>
          <w:tab w:val="center" w:pos="-3402"/>
          <w:tab w:val="center" w:pos="4153"/>
          <w:tab w:val="right" w:pos="8306"/>
        </w:tabs>
        <w:spacing w:after="0" w:line="360" w:lineRule="auto"/>
        <w:ind w:left="0" w:right="-23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2. </w:t>
      </w:r>
      <w:r w:rsidRPr="004C4C52">
        <w:rPr>
          <w:rFonts w:ascii="Times New Roman" w:hAnsi="Times New Roman"/>
          <w:sz w:val="28"/>
          <w:szCs w:val="20"/>
          <w:lang w:val="uk-UA" w:eastAsia="ru-RU"/>
        </w:rPr>
        <w:t xml:space="preserve">Контроль за виконанням </w:t>
      </w:r>
      <w:r>
        <w:rPr>
          <w:rFonts w:ascii="Times New Roman" w:hAnsi="Times New Roman"/>
          <w:sz w:val="28"/>
          <w:szCs w:val="20"/>
          <w:lang w:val="uk-UA" w:eastAsia="ru-RU"/>
        </w:rPr>
        <w:t>даного</w:t>
      </w:r>
      <w:r w:rsidRPr="004C4C52">
        <w:rPr>
          <w:rFonts w:ascii="Times New Roman" w:hAnsi="Times New Roman"/>
          <w:sz w:val="28"/>
          <w:szCs w:val="20"/>
          <w:lang w:val="uk-UA" w:eastAsia="ru-RU"/>
        </w:rPr>
        <w:t xml:space="preserve"> наказу</w:t>
      </w:r>
      <w:r w:rsidRPr="00ED5D4E">
        <w:rPr>
          <w:rFonts w:ascii="Times New Roman" w:hAnsi="Times New Roman"/>
          <w:sz w:val="28"/>
          <w:szCs w:val="20"/>
          <w:lang w:val="uk-UA" w:eastAsia="ru-RU"/>
        </w:rPr>
        <w:t xml:space="preserve"> залишаю за собою.</w:t>
      </w:r>
    </w:p>
    <w:p w:rsidR="009C57F8" w:rsidRDefault="009C57F8" w:rsidP="00C96725">
      <w:pPr>
        <w:tabs>
          <w:tab w:val="center" w:pos="-3402"/>
          <w:tab w:val="center" w:pos="4153"/>
          <w:tab w:val="right" w:pos="8306"/>
        </w:tabs>
        <w:spacing w:after="0" w:line="360" w:lineRule="auto"/>
        <w:ind w:right="-23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:rsidR="009C57F8" w:rsidRDefault="009C57F8" w:rsidP="000D097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 w:eastAsia="ru-RU"/>
        </w:rPr>
      </w:pPr>
      <w:bookmarkStart w:id="0" w:name="_GoBack"/>
      <w:bookmarkEnd w:id="0"/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 xml:space="preserve">Начальник </w:t>
      </w:r>
    </w:p>
    <w:p w:rsidR="009C57F8" w:rsidRDefault="009C57F8" w:rsidP="000D097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відділу освіти </w:t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ab/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                                     </w:t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 xml:space="preserve">  В.В.Новосел   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  </w:t>
      </w:r>
    </w:p>
    <w:p w:rsidR="009C57F8" w:rsidRDefault="009C57F8" w:rsidP="000D097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 w:eastAsia="ru-RU"/>
        </w:rPr>
      </w:pPr>
    </w:p>
    <w:p w:rsidR="009C57F8" w:rsidRPr="004C4C52" w:rsidRDefault="009C57F8" w:rsidP="000D097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4C4C52">
        <w:rPr>
          <w:rFonts w:ascii="Times New Roman" w:hAnsi="Times New Roman"/>
          <w:sz w:val="24"/>
          <w:szCs w:val="24"/>
          <w:lang w:val="uk-UA" w:eastAsia="ru-RU"/>
        </w:rPr>
        <w:t>Трусова</w:t>
      </w:r>
      <w:r>
        <w:rPr>
          <w:rFonts w:ascii="Times New Roman" w:hAnsi="Times New Roman"/>
          <w:sz w:val="24"/>
          <w:szCs w:val="24"/>
          <w:lang w:val="uk-UA" w:eastAsia="ru-RU"/>
        </w:rPr>
        <w:t>,</w:t>
      </w:r>
      <w:r w:rsidRPr="004C4C52">
        <w:rPr>
          <w:rFonts w:ascii="Times New Roman" w:hAnsi="Times New Roman"/>
          <w:sz w:val="24"/>
          <w:szCs w:val="24"/>
          <w:lang w:val="uk-UA" w:eastAsia="ru-RU"/>
        </w:rPr>
        <w:t xml:space="preserve">  5  25 59</w:t>
      </w: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C96725">
      <w:pPr>
        <w:spacing w:line="360" w:lineRule="auto"/>
        <w:rPr>
          <w:lang w:val="uk-UA"/>
        </w:rPr>
      </w:pPr>
    </w:p>
    <w:p w:rsidR="009C57F8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  <w:lang w:val="uk-UA"/>
        </w:rPr>
      </w:pP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З наказом від 1</w:t>
      </w:r>
      <w:r>
        <w:rPr>
          <w:rFonts w:ascii="Times New Roman" w:hAnsi="Times New Roman"/>
          <w:sz w:val="28"/>
          <w:lang w:val="uk-UA"/>
        </w:rPr>
        <w:t>8</w:t>
      </w:r>
      <w:r w:rsidRPr="00BC2EE0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  <w:lang w:val="uk-UA"/>
        </w:rPr>
        <w:t>4</w:t>
      </w:r>
      <w:r w:rsidRPr="00BC2EE0">
        <w:rPr>
          <w:rFonts w:ascii="Times New Roman" w:hAnsi="Times New Roman"/>
          <w:sz w:val="28"/>
        </w:rPr>
        <w:t xml:space="preserve">.2017 № </w:t>
      </w:r>
      <w:r>
        <w:rPr>
          <w:rFonts w:ascii="Times New Roman" w:hAnsi="Times New Roman"/>
          <w:sz w:val="28"/>
          <w:lang w:val="uk-UA"/>
        </w:rPr>
        <w:t>7</w:t>
      </w:r>
      <w:r w:rsidRPr="00BC2EE0">
        <w:rPr>
          <w:rFonts w:ascii="Times New Roman" w:hAnsi="Times New Roman"/>
          <w:sz w:val="28"/>
        </w:rPr>
        <w:t>7 ознайомлені: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Грєхова В.І.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Крикун С.А.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Сухоруков Ю.О.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Салащенко Т.В.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Зінченко В.О.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Сиротенко М.Г.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Омеляненко Т.М.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Костильова В.В.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Новікова Д.В.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Клименко В.В.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Кравченко А.І.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Богатир К.А.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Курильчик Н.Д.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Шаповал Н.Г.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Борщ О.І.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Тарасов В.В.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Калініна І.В.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BC2EE0">
        <w:rPr>
          <w:rFonts w:ascii="Times New Roman" w:hAnsi="Times New Roman"/>
          <w:sz w:val="28"/>
        </w:rPr>
        <w:t>_________________ Тироус В.А.</w:t>
      </w:r>
    </w:p>
    <w:p w:rsidR="009C57F8" w:rsidRPr="00BC2EE0" w:rsidRDefault="009C57F8" w:rsidP="00BC2EE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</w:p>
    <w:p w:rsidR="009C57F8" w:rsidRDefault="009C57F8" w:rsidP="00BC2EE0">
      <w:pPr>
        <w:spacing w:after="0" w:line="240" w:lineRule="auto"/>
        <w:ind w:left="357" w:hanging="357"/>
        <w:jc w:val="both"/>
        <w:rPr>
          <w:sz w:val="28"/>
        </w:rPr>
      </w:pPr>
    </w:p>
    <w:p w:rsidR="009C57F8" w:rsidRPr="00BC2EE0" w:rsidRDefault="009C57F8" w:rsidP="00C96725">
      <w:pPr>
        <w:spacing w:line="360" w:lineRule="auto"/>
      </w:pPr>
    </w:p>
    <w:sectPr w:rsidR="009C57F8" w:rsidRPr="00BC2EE0" w:rsidSect="000D097A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7F8" w:rsidRDefault="009C57F8">
      <w:r>
        <w:separator/>
      </w:r>
    </w:p>
  </w:endnote>
  <w:endnote w:type="continuationSeparator" w:id="0">
    <w:p w:rsidR="009C57F8" w:rsidRDefault="009C5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7F8" w:rsidRDefault="009C57F8">
      <w:r>
        <w:separator/>
      </w:r>
    </w:p>
  </w:footnote>
  <w:footnote w:type="continuationSeparator" w:id="0">
    <w:p w:rsidR="009C57F8" w:rsidRDefault="009C5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7F8" w:rsidRDefault="009C57F8" w:rsidP="004C5F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57F8" w:rsidRDefault="009C57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7F8" w:rsidRDefault="009C57F8" w:rsidP="004C5F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C57F8" w:rsidRDefault="009C57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C39DA"/>
    <w:multiLevelType w:val="multilevel"/>
    <w:tmpl w:val="E4A05BF6"/>
    <w:lvl w:ilvl="0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171"/>
    <w:rsid w:val="000D097A"/>
    <w:rsid w:val="001B470B"/>
    <w:rsid w:val="00214887"/>
    <w:rsid w:val="00233AB0"/>
    <w:rsid w:val="003647DB"/>
    <w:rsid w:val="00450341"/>
    <w:rsid w:val="004C4C52"/>
    <w:rsid w:val="004C5F9A"/>
    <w:rsid w:val="00533AEC"/>
    <w:rsid w:val="006A60EC"/>
    <w:rsid w:val="006C5709"/>
    <w:rsid w:val="00760703"/>
    <w:rsid w:val="00964BA4"/>
    <w:rsid w:val="009C57F8"/>
    <w:rsid w:val="00A31355"/>
    <w:rsid w:val="00A62C60"/>
    <w:rsid w:val="00BC2EE0"/>
    <w:rsid w:val="00C96725"/>
    <w:rsid w:val="00CD4633"/>
    <w:rsid w:val="00D523B5"/>
    <w:rsid w:val="00DE5171"/>
    <w:rsid w:val="00E33D62"/>
    <w:rsid w:val="00ED5D4E"/>
    <w:rsid w:val="00F0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171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E51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E5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51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D09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zh-CN"/>
    </w:rPr>
  </w:style>
  <w:style w:type="character" w:styleId="PageNumber">
    <w:name w:val="page number"/>
    <w:basedOn w:val="DefaultParagraphFont"/>
    <w:uiPriority w:val="99"/>
    <w:rsid w:val="000D09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3</Pages>
  <Words>331</Words>
  <Characters>1888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Галина</cp:lastModifiedBy>
  <cp:revision>8</cp:revision>
  <dcterms:created xsi:type="dcterms:W3CDTF">2017-04-18T13:36:00Z</dcterms:created>
  <dcterms:modified xsi:type="dcterms:W3CDTF">2017-04-19T13:33:00Z</dcterms:modified>
</cp:coreProperties>
</file>