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E8" w:rsidRPr="00FF440B" w:rsidRDefault="00ED49E8" w:rsidP="00FF440B">
      <w:pPr>
        <w:spacing w:after="120" w:line="240" w:lineRule="auto"/>
        <w:jc w:val="center"/>
        <w:rPr>
          <w:rFonts w:ascii="Times New Roman" w:hAnsi="Times New Roman"/>
          <w:noProof/>
          <w:kern w:val="28"/>
          <w:sz w:val="28"/>
          <w:szCs w:val="28"/>
          <w:lang w:val="uk-UA" w:eastAsia="ru-RU"/>
        </w:rPr>
      </w:pPr>
      <w:r w:rsidRPr="00615823">
        <w:rPr>
          <w:rFonts w:ascii="Times New Roman" w:hAnsi="Times New Roman"/>
          <w:noProof/>
          <w:kern w:val="2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noProof/>
          <w:kern w:val="28"/>
          <w:sz w:val="24"/>
          <w:szCs w:val="28"/>
          <w:lang w:val="uk-UA" w:eastAsia="ru-RU"/>
        </w:rPr>
      </w:pPr>
      <w:r w:rsidRPr="00FF440B">
        <w:rPr>
          <w:rFonts w:ascii="Times New Roman" w:hAnsi="Times New Roman"/>
          <w:b/>
          <w:noProof/>
          <w:kern w:val="28"/>
          <w:sz w:val="24"/>
          <w:szCs w:val="28"/>
          <w:lang w:val="uk-UA" w:eastAsia="ru-RU"/>
        </w:rPr>
        <w:t>УКРАЇНА</w:t>
      </w: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16"/>
          <w:szCs w:val="16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ВАЛКІВСЬКА РАЙОННА ДЕРЖАВНА АДМІНІСТРАЦІЯ</w:t>
      </w: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ВІДДІЛ ОСВІТИ </w:t>
      </w: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val="uk-UA" w:eastAsia="ru-RU"/>
        </w:rPr>
        <w:t>НАКАЗ</w:t>
      </w: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keepNext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>10.02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>.2016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  <w:t xml:space="preserve">           Валки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 xml:space="preserve">       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 xml:space="preserve">№ </w:t>
      </w:r>
      <w:r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>60</w:t>
      </w:r>
    </w:p>
    <w:p w:rsidR="00ED49E8" w:rsidRPr="00FF440B" w:rsidRDefault="00ED49E8" w:rsidP="00FF440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8"/>
          <w:lang w:val="uk-UA"/>
        </w:rPr>
        <w:t xml:space="preserve">Про направлення переможців </w:t>
      </w:r>
    </w:p>
    <w:p w:rsidR="00ED49E8" w:rsidRPr="00FF440B" w:rsidRDefault="00ED49E8" w:rsidP="00FF440B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8"/>
          <w:lang w:val="uk-UA"/>
        </w:rPr>
        <w:t>ІІ етапу для участі в ІІІ етапі</w:t>
      </w:r>
    </w:p>
    <w:p w:rsidR="00ED49E8" w:rsidRPr="00FF440B" w:rsidRDefault="00ED49E8" w:rsidP="00FF440B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8"/>
          <w:lang w:val="uk-UA"/>
        </w:rPr>
        <w:t>Всеукраїнської учнівської</w:t>
      </w:r>
    </w:p>
    <w:p w:rsidR="00ED49E8" w:rsidRPr="00FF440B" w:rsidRDefault="00ED49E8" w:rsidP="00FF440B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олімпіади з екології </w:t>
      </w:r>
      <w:r w:rsidRPr="00FF440B">
        <w:rPr>
          <w:rFonts w:ascii="Times New Roman" w:hAnsi="Times New Roman"/>
          <w:b/>
          <w:sz w:val="28"/>
          <w:szCs w:val="28"/>
          <w:lang w:val="uk-UA"/>
        </w:rPr>
        <w:t xml:space="preserve">у </w:t>
      </w:r>
      <w:r w:rsidRPr="00FF440B">
        <w:rPr>
          <w:rFonts w:ascii="Times New Roman" w:hAnsi="Times New Roman"/>
          <w:b/>
          <w:sz w:val="28"/>
          <w:szCs w:val="24"/>
          <w:lang/>
        </w:rPr>
        <w:t>2015/2016 </w:t>
      </w:r>
    </w:p>
    <w:p w:rsidR="00ED49E8" w:rsidRPr="00FF440B" w:rsidRDefault="00ED49E8" w:rsidP="00FF440B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4"/>
          <w:lang/>
        </w:rPr>
        <w:t>навчальному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 w:rsidRPr="00FF440B">
        <w:rPr>
          <w:rFonts w:ascii="Times New Roman" w:hAnsi="Times New Roman"/>
          <w:b/>
          <w:sz w:val="28"/>
          <w:szCs w:val="24"/>
          <w:lang/>
        </w:rPr>
        <w:t>році</w:t>
      </w:r>
    </w:p>
    <w:p w:rsidR="00ED49E8" w:rsidRPr="00FF440B" w:rsidRDefault="00ED49E8" w:rsidP="00FF440B">
      <w:pPr>
        <w:spacing w:after="0" w:line="240" w:lineRule="auto"/>
        <w:ind w:right="4984"/>
        <w:jc w:val="both"/>
        <w:rPr>
          <w:rFonts w:ascii="Times New Roman" w:hAnsi="Times New Roman"/>
          <w:b/>
          <w:kern w:val="28"/>
          <w:sz w:val="28"/>
          <w:szCs w:val="28"/>
          <w:highlight w:val="yellow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ind w:right="4984"/>
        <w:jc w:val="both"/>
        <w:rPr>
          <w:rFonts w:ascii="Times New Roman" w:hAnsi="Times New Roman"/>
          <w:b/>
          <w:kern w:val="28"/>
          <w:sz w:val="28"/>
          <w:szCs w:val="28"/>
          <w:highlight w:val="yellow"/>
          <w:lang w:val="uk-UA" w:eastAsia="ru-RU"/>
        </w:rPr>
      </w:pPr>
    </w:p>
    <w:p w:rsidR="00ED49E8" w:rsidRPr="00FF440B" w:rsidRDefault="00ED49E8" w:rsidP="00FF440B">
      <w:pPr>
        <w:spacing w:after="0" w:line="360" w:lineRule="auto"/>
        <w:ind w:firstLine="708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</w:t>
      </w:r>
      <w:r w:rsidRPr="00FF440B">
        <w:rPr>
          <w:rFonts w:ascii="Times New Roman" w:hAnsi="Times New Roman"/>
          <w:kern w:val="28"/>
          <w:sz w:val="28"/>
          <w:szCs w:val="28"/>
          <w:lang w:val="en-US" w:eastAsia="ru-RU"/>
        </w:rPr>
        <w:t> 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22.09.2011 № 1099, зареєстрованим у Міністерстві юстиції України 17.11.2011 за № 1318/20056 (із змінами), Правил проведення І, ІІ, ІІІ етапів Всеукраїнських учнівських олімпіад із навчальних предметів у Харківській області, затверджених наказом Головного управління освіти і науки Харківської обласної державної адміністрації від 25.04.2012 № 241, зареєстрованим у Головному управлінні юстиції у Харківській області 14.06.2012 за № 42/1405, на виконання наказу Міністерства освіти і науки України від</w:t>
      </w:r>
      <w:r w:rsidRPr="00FF440B">
        <w:rPr>
          <w:rFonts w:ascii="Times New Roman" w:hAnsi="Times New Roman"/>
          <w:kern w:val="28"/>
          <w:sz w:val="28"/>
          <w:szCs w:val="28"/>
          <w:lang w:val="en-US" w:eastAsia="ru-RU"/>
        </w:rPr>
        <w:t> 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07.09.2015 №</w:t>
      </w:r>
      <w:r w:rsidRPr="00FF440B">
        <w:rPr>
          <w:rFonts w:ascii="Times New Roman" w:hAnsi="Times New Roman"/>
          <w:kern w:val="28"/>
          <w:sz w:val="28"/>
          <w:szCs w:val="28"/>
          <w:lang w:val="en-US" w:eastAsia="ru-RU"/>
        </w:rPr>
        <w:t> 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915 «Про проведення Всеукраїнських учнівських олімпіад і турнірів з навчальних предметів у 2015/2016 навчальному році»», відділу освіти Валківської районної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державної адміністрації від06.01.2016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№ 11«Про участь учнівських команд у ІІІ (обласному) етапі Всеукраїнських учнівських олімпіад з навчальних предметів у 2015/2016 навчальному році», з метою підтримки та розвитку обдарованої учнівської молоді, організованого проведення ІІІ етапу Всеукраїнських учнівських олімпіад із навчальних предметів, керуючись статтею 6 Закону України «Про місцеві державні адміністрації»</w:t>
      </w:r>
    </w:p>
    <w:p w:rsidR="00ED49E8" w:rsidRPr="00FF440B" w:rsidRDefault="00ED49E8" w:rsidP="00FF440B">
      <w:pPr>
        <w:spacing w:after="0" w:line="360" w:lineRule="auto"/>
        <w:ind w:firstLine="708"/>
        <w:jc w:val="both"/>
        <w:rPr>
          <w:rFonts w:ascii="Times New Roman" w:hAnsi="Times New Roman"/>
          <w:kern w:val="28"/>
          <w:sz w:val="16"/>
          <w:szCs w:val="16"/>
          <w:lang w:val="uk-UA" w:eastAsia="ru-RU"/>
        </w:rPr>
      </w:pPr>
    </w:p>
    <w:p w:rsidR="00ED49E8" w:rsidRPr="00FF440B" w:rsidRDefault="00ED49E8" w:rsidP="00FF440B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НА</w:t>
      </w:r>
      <w:r w:rsidRPr="00FF440B">
        <w:rPr>
          <w:rFonts w:ascii="Times New Roman" w:hAnsi="Times New Roman"/>
          <w:bCs/>
          <w:kern w:val="28"/>
          <w:sz w:val="28"/>
          <w:szCs w:val="28"/>
          <w:lang w:val="uk-UA" w:eastAsia="ru-RU"/>
        </w:rPr>
        <w:t>КАЗУЮ:</w:t>
      </w:r>
    </w:p>
    <w:p w:rsidR="00ED49E8" w:rsidRPr="00FF440B" w:rsidRDefault="00ED49E8" w:rsidP="00FF440B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1. Направити переможц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ів районної олімпіади з екології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в м. Харків, Харківський національний універси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тет міського господарства імені О.М.Бекетова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, на облас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ну олімпіаду, яка відбудеться 12 лютого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2016 року: </w:t>
      </w:r>
    </w:p>
    <w:p w:rsidR="00ED49E8" w:rsidRDefault="00ED49E8" w:rsidP="00FF440B">
      <w:pPr>
        <w:numPr>
          <w:ilvl w:val="1"/>
          <w:numId w:val="1"/>
        </w:numPr>
        <w:tabs>
          <w:tab w:val="left" w:pos="360"/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Мартинову Анастасію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- уч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еницю 10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класу 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Старомерчицької ЗОШ І-ІІІ ст.</w:t>
      </w:r>
    </w:p>
    <w:p w:rsidR="00ED49E8" w:rsidRPr="00FF440B" w:rsidRDefault="00ED49E8" w:rsidP="00050DCF">
      <w:pPr>
        <w:numPr>
          <w:ilvl w:val="1"/>
          <w:numId w:val="1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Цибульник Юлію -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уч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еницю 11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класу 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Шарівської ЗОШ І-ІІІ ст.</w:t>
      </w:r>
    </w:p>
    <w:p w:rsidR="00ED49E8" w:rsidRDefault="00ED49E8" w:rsidP="00050DCF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2. Керівником команди та відповідальним за життя та здоров’я дітей призначити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Стась Ларису Ігорівну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, учителя біології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та екології Старомерчицької ЗОШ І-ІІІ ст.</w:t>
      </w:r>
    </w:p>
    <w:p w:rsidR="00ED49E8" w:rsidRPr="00FF440B" w:rsidRDefault="00ED49E8" w:rsidP="00FF440B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>3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Керівникам Шарівської ЗОШ І-ІІІ ст. (Кравченко А.І.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), Старомерчицької ЗОШ  І-ІІІ ст. (С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ухоруков Ю.О.)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:</w:t>
      </w:r>
    </w:p>
    <w:p w:rsidR="00ED49E8" w:rsidRPr="00FF440B" w:rsidRDefault="00ED49E8" w:rsidP="00FF440B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>3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.1. Видати відповідний наказ про підготовку, відрядження та призначення відповідальних за збереження життя та здоров’я  учнів  учасників олімпіад.</w:t>
      </w:r>
    </w:p>
    <w:p w:rsidR="00ED49E8" w:rsidRPr="00FF440B" w:rsidRDefault="00ED49E8" w:rsidP="00FF440B">
      <w:pPr>
        <w:spacing w:after="0" w:line="360" w:lineRule="auto"/>
        <w:jc w:val="right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11</w:t>
      </w:r>
      <w:r>
        <w:rPr>
          <w:rFonts w:ascii="Times New Roman" w:hAnsi="Times New Roman"/>
          <w:kern w:val="28"/>
          <w:sz w:val="28"/>
          <w:szCs w:val="28"/>
          <w:lang w:eastAsia="ru-RU"/>
        </w:rPr>
        <w:t>.0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2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.2016</w:t>
      </w:r>
    </w:p>
    <w:p w:rsidR="00ED49E8" w:rsidRPr="00FF440B" w:rsidRDefault="00ED49E8" w:rsidP="00FF440B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3.2. Забезпечити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проведення та документальне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оформлення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інструктажів                                                      з  безпеки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життєдіяльності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під час поїздки та проведення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олімпіади.</w:t>
      </w:r>
    </w:p>
    <w:p w:rsidR="00ED49E8" w:rsidRPr="00FF440B" w:rsidRDefault="00ED49E8" w:rsidP="00FF440B">
      <w:pPr>
        <w:spacing w:after="0" w:line="360" w:lineRule="auto"/>
        <w:jc w:val="right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11</w:t>
      </w:r>
      <w:r>
        <w:rPr>
          <w:rFonts w:ascii="Times New Roman" w:hAnsi="Times New Roman"/>
          <w:kern w:val="28"/>
          <w:sz w:val="28"/>
          <w:szCs w:val="28"/>
          <w:lang w:eastAsia="ru-RU"/>
        </w:rPr>
        <w:t>.0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2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.2016</w:t>
      </w:r>
    </w:p>
    <w:p w:rsidR="00ED49E8" w:rsidRPr="00FF440B" w:rsidRDefault="00ED49E8" w:rsidP="00FF440B">
      <w:pPr>
        <w:spacing w:after="0" w:line="360" w:lineRule="auto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4.   Контроль за виконанням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даного наказу залишаю за собою.           </w:t>
      </w:r>
    </w:p>
    <w:p w:rsidR="00ED49E8" w:rsidRPr="00FF440B" w:rsidRDefault="00ED49E8" w:rsidP="00FF440B">
      <w:pPr>
        <w:spacing w:after="0" w:line="360" w:lineRule="auto"/>
        <w:ind w:left="8068"/>
        <w:jc w:val="right"/>
        <w:rPr>
          <w:rFonts w:ascii="Times New Roman" w:hAnsi="Times New Roman"/>
          <w:kern w:val="28"/>
          <w:sz w:val="28"/>
          <w:szCs w:val="28"/>
          <w:lang w:eastAsia="ru-RU"/>
        </w:rPr>
      </w:pPr>
    </w:p>
    <w:p w:rsidR="00ED49E8" w:rsidRPr="00FF440B" w:rsidRDefault="00ED49E8" w:rsidP="00FF440B">
      <w:pPr>
        <w:spacing w:after="0" w:line="240" w:lineRule="auto"/>
        <w:jc w:val="both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Начальник     </w:t>
      </w: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відділу</w:t>
      </w:r>
      <w:r>
        <w:rPr>
          <w:rFonts w:ascii="Times New Roman" w:hAnsi="Times New Roman"/>
          <w:b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освіти</w:t>
      </w:r>
      <w:r>
        <w:rPr>
          <w:rFonts w:ascii="Times New Roman" w:hAnsi="Times New Roman"/>
          <w:b/>
          <w:kern w:val="28"/>
          <w:sz w:val="28"/>
          <w:szCs w:val="28"/>
          <w:lang w:val="uk-UA" w:eastAsia="ru-RU"/>
        </w:rPr>
        <w:t xml:space="preserve">                                                                                          </w:t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В.В.Новосел</w:t>
      </w: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color w:val="000000"/>
          <w:kern w:val="28"/>
          <w:sz w:val="28"/>
          <w:szCs w:val="28"/>
          <w:lang w:eastAsia="ru-RU"/>
        </w:rPr>
      </w:pPr>
      <w:bookmarkStart w:id="0" w:name="_GoBack"/>
      <w:bookmarkEnd w:id="0"/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</w:p>
    <w:p w:rsidR="00ED49E8" w:rsidRPr="00FF440B" w:rsidRDefault="00ED49E8" w:rsidP="00FF440B">
      <w:pPr>
        <w:spacing w:after="0" w:line="240" w:lineRule="auto"/>
        <w:jc w:val="both"/>
        <w:rPr>
          <w:rFonts w:ascii="Times New Roman" w:hAnsi="Times New Roman"/>
          <w:color w:val="000000"/>
          <w:kern w:val="28"/>
          <w:sz w:val="24"/>
          <w:szCs w:val="24"/>
          <w:lang w:eastAsia="ru-RU"/>
        </w:rPr>
      </w:pPr>
      <w:r w:rsidRPr="00FF440B">
        <w:rPr>
          <w:rFonts w:ascii="Times New Roman" w:hAnsi="Times New Roman"/>
          <w:color w:val="000000"/>
          <w:kern w:val="28"/>
          <w:sz w:val="24"/>
          <w:szCs w:val="24"/>
          <w:lang w:eastAsia="ru-RU"/>
        </w:rPr>
        <w:t>Трусова,  5  11  30</w:t>
      </w:r>
    </w:p>
    <w:p w:rsidR="00ED49E8" w:rsidRPr="00FF440B" w:rsidRDefault="00ED49E8" w:rsidP="00FF440B">
      <w:pPr>
        <w:spacing w:after="0" w:line="360" w:lineRule="auto"/>
        <w:ind w:left="708"/>
        <w:jc w:val="both"/>
        <w:rPr>
          <w:rFonts w:ascii="Times New Roman" w:hAnsi="Times New Roman"/>
          <w:color w:val="000000"/>
          <w:kern w:val="28"/>
          <w:sz w:val="28"/>
          <w:szCs w:val="28"/>
          <w:lang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eastAsia="ru-RU"/>
        </w:rPr>
      </w:pPr>
      <w:r>
        <w:rPr>
          <w:rFonts w:ascii="Times New Roman" w:hAnsi="Times New Roman"/>
          <w:kern w:val="28"/>
          <w:sz w:val="28"/>
          <w:szCs w:val="28"/>
          <w:lang w:eastAsia="ru-RU"/>
        </w:rPr>
        <w:t xml:space="preserve">З наказом від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10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.0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2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.2016 № 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60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ознайомлені:</w:t>
      </w: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eastAsia="ru-RU"/>
        </w:rPr>
      </w:pPr>
    </w:p>
    <w:p w:rsidR="00ED49E8" w:rsidRPr="00CF0573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______________________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Кравченко А.І.</w:t>
      </w: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______________________ Сухоруков Ю.О.</w:t>
      </w:r>
    </w:p>
    <w:p w:rsidR="00ED49E8" w:rsidRPr="00FF440B" w:rsidRDefault="00ED49E8" w:rsidP="00FF440B">
      <w:pPr>
        <w:tabs>
          <w:tab w:val="left" w:pos="6270"/>
        </w:tabs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Pr="00FF440B" w:rsidRDefault="00ED49E8" w:rsidP="00FF440B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D49E8" w:rsidRDefault="00ED49E8"/>
    <w:sectPr w:rsidR="00ED49E8" w:rsidSect="001A078A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9E8" w:rsidRDefault="00ED49E8">
      <w:r>
        <w:separator/>
      </w:r>
    </w:p>
  </w:endnote>
  <w:endnote w:type="continuationSeparator" w:id="1">
    <w:p w:rsidR="00ED49E8" w:rsidRDefault="00ED4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9E8" w:rsidRDefault="00ED49E8">
      <w:r>
        <w:separator/>
      </w:r>
    </w:p>
  </w:footnote>
  <w:footnote w:type="continuationSeparator" w:id="1">
    <w:p w:rsidR="00ED49E8" w:rsidRDefault="00ED4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9E8" w:rsidRDefault="00ED49E8" w:rsidP="004A17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49E8" w:rsidRDefault="00ED49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9E8" w:rsidRDefault="00ED49E8" w:rsidP="004A17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D49E8" w:rsidRDefault="00ED49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B41D4"/>
    <w:multiLevelType w:val="multilevel"/>
    <w:tmpl w:val="33B03BF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40B"/>
    <w:rsid w:val="00050DCF"/>
    <w:rsid w:val="001A078A"/>
    <w:rsid w:val="004A17E4"/>
    <w:rsid w:val="00615823"/>
    <w:rsid w:val="007A2AE1"/>
    <w:rsid w:val="008A2B50"/>
    <w:rsid w:val="00CF0573"/>
    <w:rsid w:val="00DA61BA"/>
    <w:rsid w:val="00E07126"/>
    <w:rsid w:val="00EA3A80"/>
    <w:rsid w:val="00ED49E8"/>
    <w:rsid w:val="00FF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1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4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A078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58F0"/>
    <w:rPr>
      <w:lang w:eastAsia="en-US"/>
    </w:rPr>
  </w:style>
  <w:style w:type="character" w:styleId="PageNumber">
    <w:name w:val="page number"/>
    <w:basedOn w:val="DefaultParagraphFont"/>
    <w:uiPriority w:val="99"/>
    <w:rsid w:val="001A07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3</Pages>
  <Words>447</Words>
  <Characters>2550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6</cp:revision>
  <cp:lastPrinted>2016-02-10T08:39:00Z</cp:lastPrinted>
  <dcterms:created xsi:type="dcterms:W3CDTF">2016-02-10T08:13:00Z</dcterms:created>
  <dcterms:modified xsi:type="dcterms:W3CDTF">2016-02-10T08:39:00Z</dcterms:modified>
</cp:coreProperties>
</file>