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686" w:rsidRPr="004458DB" w:rsidRDefault="002B4686" w:rsidP="00812355">
      <w:pPr>
        <w:jc w:val="center"/>
        <w:rPr>
          <w:rFonts w:eastAsia="SimSun"/>
          <w:b/>
          <w:bCs/>
          <w:noProof/>
          <w:sz w:val="16"/>
          <w:szCs w:val="16"/>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215.6pt;margin-top:6.65pt;width:39.35pt;height:50.25pt;z-index:251658240;visibility:visible">
            <v:imagedata r:id="rId7" o:title=""/>
            <w10:wrap type="square"/>
          </v:shape>
        </w:pict>
      </w:r>
      <w:r w:rsidRPr="00812355">
        <w:rPr>
          <w:rFonts w:eastAsia="SimSun"/>
          <w:b/>
          <w:bCs/>
          <w:noProof/>
          <w:szCs w:val="20"/>
          <w:lang w:val="uk-UA"/>
        </w:rPr>
        <w:t xml:space="preserve">                                     </w:t>
      </w:r>
      <w:r w:rsidRPr="00812355">
        <w:rPr>
          <w:rFonts w:eastAsia="SimSun"/>
          <w:b/>
          <w:bCs/>
          <w:noProof/>
          <w:szCs w:val="20"/>
          <w:lang w:val="uk-UA"/>
        </w:rPr>
        <w:br w:type="textWrapping" w:clear="all"/>
      </w:r>
    </w:p>
    <w:p w:rsidR="002B4686" w:rsidRPr="004458DB" w:rsidRDefault="002B4686" w:rsidP="00812355">
      <w:pPr>
        <w:jc w:val="center"/>
        <w:rPr>
          <w:rFonts w:eastAsia="SimSun"/>
          <w:b/>
          <w:bCs/>
          <w:noProof/>
          <w:sz w:val="24"/>
          <w:szCs w:val="24"/>
          <w:lang w:val="uk-UA"/>
        </w:rPr>
      </w:pPr>
      <w:r w:rsidRPr="004458DB">
        <w:rPr>
          <w:rFonts w:eastAsia="SimSun"/>
          <w:b/>
          <w:bCs/>
          <w:noProof/>
          <w:sz w:val="24"/>
          <w:szCs w:val="24"/>
          <w:lang w:val="uk-UA"/>
        </w:rPr>
        <w:t>УКРАЇНА</w:t>
      </w:r>
    </w:p>
    <w:p w:rsidR="002B4686" w:rsidRPr="00812355" w:rsidRDefault="002B4686" w:rsidP="00812355">
      <w:pPr>
        <w:jc w:val="center"/>
        <w:rPr>
          <w:rFonts w:eastAsia="SimSun"/>
          <w:b/>
          <w:bCs/>
          <w:sz w:val="16"/>
          <w:szCs w:val="16"/>
          <w:lang w:val="uk-UA"/>
        </w:rPr>
      </w:pPr>
    </w:p>
    <w:p w:rsidR="002B4686" w:rsidRPr="00812355" w:rsidRDefault="002B4686" w:rsidP="00812355">
      <w:pPr>
        <w:jc w:val="center"/>
        <w:rPr>
          <w:rFonts w:eastAsia="SimSun"/>
          <w:b/>
          <w:bCs/>
          <w:lang w:val="uk-UA"/>
        </w:rPr>
      </w:pPr>
      <w:r w:rsidRPr="00812355">
        <w:rPr>
          <w:rFonts w:eastAsia="SimSun"/>
          <w:b/>
          <w:bCs/>
          <w:lang w:val="uk-UA"/>
        </w:rPr>
        <w:t>ВАЛКІВСЬКА РАЙОННА ДЕРЖАВНА АДМІНІСТРАЦІЯ</w:t>
      </w:r>
    </w:p>
    <w:p w:rsidR="002B4686" w:rsidRPr="00812355" w:rsidRDefault="002B4686" w:rsidP="00812355">
      <w:pPr>
        <w:jc w:val="center"/>
        <w:rPr>
          <w:rFonts w:eastAsia="SimSun"/>
          <w:b/>
          <w:bCs/>
          <w:lang w:val="uk-UA"/>
        </w:rPr>
      </w:pPr>
      <w:r w:rsidRPr="00812355">
        <w:rPr>
          <w:rFonts w:eastAsia="SimSun"/>
          <w:b/>
          <w:bCs/>
          <w:lang w:val="uk-UA"/>
        </w:rPr>
        <w:t>ВІДДІЛ ОСВІТИ</w:t>
      </w:r>
    </w:p>
    <w:p w:rsidR="002B4686" w:rsidRPr="00812355" w:rsidRDefault="002B4686" w:rsidP="00812355">
      <w:pPr>
        <w:jc w:val="center"/>
        <w:rPr>
          <w:rFonts w:eastAsia="SimSun"/>
          <w:b/>
          <w:bCs/>
          <w:lang w:val="uk-UA"/>
        </w:rPr>
      </w:pPr>
    </w:p>
    <w:p w:rsidR="002B4686" w:rsidRPr="00812355" w:rsidRDefault="002B4686" w:rsidP="00812355">
      <w:pPr>
        <w:jc w:val="center"/>
        <w:rPr>
          <w:rFonts w:eastAsia="SimSun"/>
          <w:b/>
          <w:bCs/>
          <w:lang w:val="uk-UA"/>
        </w:rPr>
      </w:pPr>
      <w:r w:rsidRPr="00812355">
        <w:rPr>
          <w:rFonts w:eastAsia="SimSun"/>
          <w:b/>
          <w:bCs/>
          <w:lang w:val="uk-UA"/>
        </w:rPr>
        <w:t>НАКАЗ</w:t>
      </w:r>
    </w:p>
    <w:p w:rsidR="002B4686" w:rsidRPr="00812355" w:rsidRDefault="002B4686" w:rsidP="00812355">
      <w:pPr>
        <w:rPr>
          <w:rFonts w:eastAsia="SimSun"/>
          <w:b/>
          <w:bCs/>
          <w:szCs w:val="20"/>
          <w:lang w:val="uk-UA"/>
        </w:rPr>
      </w:pPr>
    </w:p>
    <w:p w:rsidR="002B4686" w:rsidRPr="00812355" w:rsidRDefault="002B4686" w:rsidP="00812355">
      <w:pPr>
        <w:rPr>
          <w:rFonts w:eastAsia="SimSun"/>
          <w:b/>
          <w:color w:val="FF0000"/>
          <w:szCs w:val="20"/>
          <w:lang w:val="uk-UA"/>
        </w:rPr>
      </w:pPr>
      <w:r>
        <w:rPr>
          <w:rFonts w:eastAsia="SimSun"/>
          <w:b/>
          <w:szCs w:val="20"/>
          <w:lang w:val="uk-UA"/>
        </w:rPr>
        <w:t>04.08</w:t>
      </w:r>
      <w:r w:rsidRPr="00812355">
        <w:rPr>
          <w:rFonts w:eastAsia="SimSun"/>
          <w:b/>
          <w:szCs w:val="20"/>
          <w:lang w:val="uk-UA"/>
        </w:rPr>
        <w:t xml:space="preserve">.2017                                </w:t>
      </w:r>
      <w:r w:rsidRPr="00812355">
        <w:rPr>
          <w:rFonts w:eastAsia="SimSun"/>
          <w:b/>
          <w:szCs w:val="20"/>
          <w:lang w:val="uk-UA"/>
        </w:rPr>
        <w:tab/>
      </w:r>
      <w:r w:rsidRPr="00812355">
        <w:rPr>
          <w:rFonts w:eastAsia="SimSun"/>
          <w:b/>
          <w:szCs w:val="20"/>
          <w:lang w:val="uk-UA"/>
        </w:rPr>
        <w:tab/>
        <w:t xml:space="preserve">  Валки                                            </w:t>
      </w:r>
      <w:r>
        <w:rPr>
          <w:rFonts w:eastAsia="SimSun"/>
          <w:b/>
          <w:szCs w:val="20"/>
          <w:lang w:val="uk-UA"/>
        </w:rPr>
        <w:t xml:space="preserve">      № 130</w:t>
      </w:r>
    </w:p>
    <w:p w:rsidR="002B4686" w:rsidRPr="00812355" w:rsidRDefault="002B4686" w:rsidP="00812355">
      <w:pPr>
        <w:rPr>
          <w:rFonts w:eastAsia="SimSun"/>
          <w:b/>
          <w:bCs/>
          <w:color w:val="FF0000"/>
          <w:szCs w:val="20"/>
          <w:u w:val="single"/>
          <w:lang w:val="uk-UA"/>
        </w:rPr>
      </w:pPr>
    </w:p>
    <w:p w:rsidR="002B4686" w:rsidRPr="000871FE" w:rsidRDefault="002B4686" w:rsidP="0096243D">
      <w:pPr>
        <w:ind w:right="5298"/>
        <w:jc w:val="both"/>
        <w:rPr>
          <w:b/>
          <w:bCs/>
          <w:lang w:val="uk-UA"/>
        </w:rPr>
      </w:pPr>
      <w:r w:rsidRPr="00FC0471">
        <w:rPr>
          <w:b/>
          <w:bCs/>
          <w:lang w:val="uk-UA"/>
        </w:rPr>
        <w:t>Про</w:t>
      </w:r>
      <w:r>
        <w:rPr>
          <w:b/>
          <w:bCs/>
          <w:lang w:val="uk-UA"/>
        </w:rPr>
        <w:t xml:space="preserve"> </w:t>
      </w:r>
      <w:r w:rsidRPr="000871FE">
        <w:rPr>
          <w:b/>
          <w:bCs/>
          <w:lang w:val="uk-UA"/>
        </w:rPr>
        <w:t xml:space="preserve">підготовку </w:t>
      </w:r>
      <w:r>
        <w:rPr>
          <w:b/>
          <w:bCs/>
          <w:lang w:val="uk-UA"/>
        </w:rPr>
        <w:t>до початку</w:t>
      </w:r>
      <w:r w:rsidRPr="000871FE">
        <w:rPr>
          <w:b/>
          <w:bCs/>
          <w:lang w:val="uk-UA"/>
        </w:rPr>
        <w:t xml:space="preserve"> 201</w:t>
      </w:r>
      <w:r>
        <w:rPr>
          <w:b/>
          <w:bCs/>
          <w:lang w:val="uk-UA"/>
        </w:rPr>
        <w:t>7</w:t>
      </w:r>
      <w:r w:rsidRPr="000871FE">
        <w:rPr>
          <w:b/>
          <w:bCs/>
          <w:lang w:val="uk-UA"/>
        </w:rPr>
        <w:t>/201</w:t>
      </w:r>
      <w:r>
        <w:rPr>
          <w:b/>
          <w:bCs/>
          <w:lang w:val="uk-UA"/>
        </w:rPr>
        <w:t>8</w:t>
      </w:r>
      <w:r w:rsidRPr="000871FE">
        <w:rPr>
          <w:b/>
          <w:bCs/>
          <w:lang w:val="uk-UA"/>
        </w:rPr>
        <w:t xml:space="preserve"> навчального року в </w:t>
      </w:r>
      <w:r>
        <w:rPr>
          <w:b/>
          <w:bCs/>
          <w:lang w:val="uk-UA"/>
        </w:rPr>
        <w:t xml:space="preserve">дошкільних, загальноосвітніх та позашкільних </w:t>
      </w:r>
      <w:r w:rsidRPr="000871FE">
        <w:rPr>
          <w:b/>
          <w:bCs/>
          <w:lang w:val="uk-UA"/>
        </w:rPr>
        <w:t xml:space="preserve">навчальних закладах </w:t>
      </w:r>
      <w:r>
        <w:rPr>
          <w:b/>
          <w:bCs/>
          <w:lang w:val="uk-UA"/>
        </w:rPr>
        <w:t xml:space="preserve"> району</w:t>
      </w:r>
    </w:p>
    <w:p w:rsidR="002B4686" w:rsidRDefault="002B4686" w:rsidP="0096243D">
      <w:pPr>
        <w:ind w:right="4984"/>
        <w:jc w:val="both"/>
        <w:rPr>
          <w:b/>
          <w:bCs/>
          <w:lang w:val="uk-UA"/>
        </w:rPr>
      </w:pPr>
    </w:p>
    <w:p w:rsidR="002B4686" w:rsidRPr="00FC0471" w:rsidRDefault="002B4686" w:rsidP="0096243D">
      <w:pPr>
        <w:ind w:right="4984"/>
        <w:jc w:val="both"/>
        <w:rPr>
          <w:b/>
          <w:bCs/>
          <w:lang w:val="uk-UA"/>
        </w:rPr>
      </w:pPr>
    </w:p>
    <w:p w:rsidR="002B4686" w:rsidRPr="00AE14F7" w:rsidRDefault="002B4686" w:rsidP="00D718B3">
      <w:pPr>
        <w:pStyle w:val="NormalWeb"/>
        <w:widowControl w:val="0"/>
        <w:spacing w:before="0" w:beforeAutospacing="0" w:after="0" w:line="360" w:lineRule="auto"/>
        <w:ind w:firstLine="720"/>
        <w:jc w:val="both"/>
        <w:textAlignment w:val="top"/>
        <w:rPr>
          <w:sz w:val="28"/>
          <w:szCs w:val="28"/>
          <w:lang w:val="uk-UA"/>
        </w:rPr>
      </w:pPr>
      <w:r w:rsidRPr="00E00362">
        <w:rPr>
          <w:sz w:val="28"/>
          <w:szCs w:val="28"/>
          <w:lang w:val="uk-UA"/>
        </w:rPr>
        <w:t xml:space="preserve">Відповідно до законів України «Про освіту», «Про дошкільну освіту», «Про загальну середню освіту», «Про позашкільну освіту», </w:t>
      </w:r>
      <w:r w:rsidRPr="00C31637">
        <w:rPr>
          <w:sz w:val="28"/>
          <w:szCs w:val="28"/>
          <w:lang w:val="uk-UA"/>
        </w:rPr>
        <w:t>з</w:t>
      </w:r>
      <w:r w:rsidRPr="007F0DD4">
        <w:rPr>
          <w:sz w:val="28"/>
          <w:szCs w:val="28"/>
          <w:lang w:val="uk-UA"/>
        </w:rPr>
        <w:t xml:space="preserve"> метою</w:t>
      </w:r>
      <w:r w:rsidRPr="00E00362">
        <w:rPr>
          <w:sz w:val="28"/>
          <w:szCs w:val="28"/>
          <w:lang w:val="uk-UA"/>
        </w:rPr>
        <w:t xml:space="preserve"> створення належних умов</w:t>
      </w:r>
      <w:r>
        <w:rPr>
          <w:sz w:val="28"/>
          <w:szCs w:val="28"/>
          <w:lang w:val="uk-UA"/>
        </w:rPr>
        <w:t xml:space="preserve"> для організованого початку 2017/2018</w:t>
      </w:r>
      <w:r w:rsidRPr="00E00362">
        <w:rPr>
          <w:sz w:val="28"/>
          <w:szCs w:val="28"/>
          <w:lang w:val="uk-UA"/>
        </w:rPr>
        <w:t xml:space="preserve"> навчального року в дошкільних, </w:t>
      </w:r>
      <w:r>
        <w:rPr>
          <w:sz w:val="28"/>
          <w:szCs w:val="28"/>
          <w:lang w:val="uk-UA"/>
        </w:rPr>
        <w:t xml:space="preserve">загальноосвітніх, позашкільних </w:t>
      </w:r>
      <w:r w:rsidRPr="00E00362">
        <w:rPr>
          <w:sz w:val="28"/>
          <w:szCs w:val="28"/>
          <w:lang w:val="uk-UA"/>
        </w:rPr>
        <w:t xml:space="preserve">навчальних закладах </w:t>
      </w:r>
      <w:r>
        <w:rPr>
          <w:sz w:val="28"/>
          <w:szCs w:val="28"/>
          <w:lang w:val="uk-UA"/>
        </w:rPr>
        <w:t>району</w:t>
      </w:r>
      <w:r w:rsidRPr="00E00362">
        <w:rPr>
          <w:sz w:val="28"/>
          <w:szCs w:val="28"/>
          <w:lang w:val="uk-UA"/>
        </w:rPr>
        <w:t xml:space="preserve"> та забезпечення рівного доступу дітей</w:t>
      </w:r>
      <w:r>
        <w:rPr>
          <w:sz w:val="28"/>
          <w:szCs w:val="28"/>
          <w:lang w:val="uk-UA"/>
        </w:rPr>
        <w:t xml:space="preserve"> і</w:t>
      </w:r>
      <w:r w:rsidRPr="00E00362">
        <w:rPr>
          <w:sz w:val="28"/>
          <w:szCs w:val="28"/>
          <w:lang w:val="uk-UA"/>
        </w:rPr>
        <w:t xml:space="preserve"> учнів до якісної освіти</w:t>
      </w:r>
      <w:r>
        <w:rPr>
          <w:sz w:val="28"/>
          <w:szCs w:val="28"/>
          <w:lang w:val="uk-UA"/>
        </w:rPr>
        <w:t xml:space="preserve">, </w:t>
      </w:r>
      <w:r w:rsidRPr="00AE14F7">
        <w:rPr>
          <w:sz w:val="28"/>
          <w:szCs w:val="28"/>
          <w:lang w:val="uk-UA"/>
        </w:rPr>
        <w:t>керуючись статтею 6 Закону України «Про м</w:t>
      </w:r>
      <w:r>
        <w:rPr>
          <w:sz w:val="28"/>
          <w:szCs w:val="28"/>
          <w:lang w:val="uk-UA"/>
        </w:rPr>
        <w:t>ісцеві державні адміністрації»</w:t>
      </w:r>
    </w:p>
    <w:p w:rsidR="002B4686" w:rsidRPr="004458DB" w:rsidRDefault="002B4686" w:rsidP="0096243D">
      <w:pPr>
        <w:jc w:val="both"/>
        <w:rPr>
          <w:sz w:val="16"/>
          <w:szCs w:val="16"/>
          <w:lang w:val="uk-UA"/>
        </w:rPr>
      </w:pPr>
    </w:p>
    <w:p w:rsidR="002B4686" w:rsidRPr="00FC0471" w:rsidRDefault="002B4686" w:rsidP="0096243D">
      <w:pPr>
        <w:spacing w:line="384" w:lineRule="auto"/>
        <w:jc w:val="both"/>
        <w:rPr>
          <w:lang w:val="uk-UA"/>
        </w:rPr>
      </w:pPr>
      <w:r w:rsidRPr="00FC0471">
        <w:rPr>
          <w:lang w:val="uk-UA"/>
        </w:rPr>
        <w:t>НАКАЗУЮ:</w:t>
      </w:r>
    </w:p>
    <w:p w:rsidR="002B4686" w:rsidRPr="00EB3FBD" w:rsidRDefault="002B4686" w:rsidP="0096243D">
      <w:pPr>
        <w:tabs>
          <w:tab w:val="left" w:pos="432"/>
        </w:tabs>
        <w:spacing w:line="384" w:lineRule="auto"/>
        <w:jc w:val="both"/>
        <w:rPr>
          <w:lang w:val="uk-UA"/>
        </w:rPr>
      </w:pPr>
      <w:r w:rsidRPr="00EB3FBD">
        <w:rPr>
          <w:lang w:val="uk-UA"/>
        </w:rPr>
        <w:t>1. Утворити робочу групу із забезпечення підготовки навчальних заклад</w:t>
      </w:r>
      <w:r>
        <w:rPr>
          <w:lang w:val="uk-UA"/>
        </w:rPr>
        <w:t xml:space="preserve">ів </w:t>
      </w:r>
      <w:r w:rsidRPr="00EB3FBD">
        <w:rPr>
          <w:lang w:val="uk-UA"/>
        </w:rPr>
        <w:t xml:space="preserve"> району до організованого початку 2017/2018 навчального року, розроблення рекомендацій, надання практичної допомоги в розв’язанні виявлених проблем у такому складі:</w:t>
      </w:r>
    </w:p>
    <w:p w:rsidR="002B4686" w:rsidRPr="00EB3FBD" w:rsidRDefault="002B4686" w:rsidP="0096243D">
      <w:pPr>
        <w:spacing w:line="360" w:lineRule="auto"/>
        <w:jc w:val="both"/>
        <w:rPr>
          <w:lang w:val="uk-UA"/>
        </w:rPr>
      </w:pPr>
      <w:r>
        <w:rPr>
          <w:lang w:val="uk-UA"/>
        </w:rPr>
        <w:t xml:space="preserve">- </w:t>
      </w:r>
      <w:r w:rsidRPr="00EB3FBD">
        <w:rPr>
          <w:lang w:val="uk-UA"/>
        </w:rPr>
        <w:t>Трусова Н.І., головний спеціаліст відділу освіти Валківської районної державної адміністрації;</w:t>
      </w:r>
    </w:p>
    <w:p w:rsidR="002B4686" w:rsidRPr="00EB3FBD" w:rsidRDefault="002B4686" w:rsidP="0096243D">
      <w:pPr>
        <w:spacing w:line="360" w:lineRule="auto"/>
        <w:jc w:val="both"/>
        <w:rPr>
          <w:lang w:val="uk-UA"/>
        </w:rPr>
      </w:pPr>
      <w:r>
        <w:rPr>
          <w:lang w:val="uk-UA"/>
        </w:rPr>
        <w:t xml:space="preserve">- </w:t>
      </w:r>
      <w:r w:rsidRPr="00EB3FBD">
        <w:rPr>
          <w:lang w:val="uk-UA"/>
        </w:rPr>
        <w:t>Іванська Л.П., завідувач районного методичного кабінету  відділу освіти Валківської районної державної адміністрації;</w:t>
      </w:r>
    </w:p>
    <w:p w:rsidR="002B4686" w:rsidRPr="00EB3FBD" w:rsidRDefault="002B4686" w:rsidP="0096243D">
      <w:pPr>
        <w:spacing w:line="360" w:lineRule="auto"/>
        <w:jc w:val="both"/>
        <w:rPr>
          <w:lang w:val="uk-UA"/>
        </w:rPr>
      </w:pPr>
      <w:r>
        <w:rPr>
          <w:lang w:val="uk-UA"/>
        </w:rPr>
        <w:t xml:space="preserve">- </w:t>
      </w:r>
      <w:r w:rsidRPr="00EB3FBD">
        <w:rPr>
          <w:lang w:val="uk-UA"/>
        </w:rPr>
        <w:t>Стеценко Є.В., начальник господарчої групи відділу освіти Валківської районної державної адміністрації;</w:t>
      </w:r>
    </w:p>
    <w:p w:rsidR="002B4686" w:rsidRPr="00EB3FBD" w:rsidRDefault="002B4686" w:rsidP="0096243D">
      <w:pPr>
        <w:spacing w:line="360" w:lineRule="auto"/>
        <w:jc w:val="both"/>
        <w:rPr>
          <w:lang w:val="uk-UA"/>
        </w:rPr>
      </w:pPr>
      <w:r>
        <w:rPr>
          <w:lang w:val="uk-UA"/>
        </w:rPr>
        <w:t xml:space="preserve">- </w:t>
      </w:r>
      <w:r w:rsidRPr="00EB3FBD">
        <w:rPr>
          <w:lang w:val="uk-UA"/>
        </w:rPr>
        <w:t>Лисяк З. І., головний  бухгалтер централізованої бухгалтерії відділу освіти Валківської районної державної адміністрації.</w:t>
      </w:r>
    </w:p>
    <w:p w:rsidR="002B4686" w:rsidRPr="00EB3FBD" w:rsidRDefault="002B4686" w:rsidP="0096243D">
      <w:pPr>
        <w:widowControl w:val="0"/>
        <w:spacing w:line="360" w:lineRule="auto"/>
        <w:ind w:right="-23"/>
        <w:jc w:val="both"/>
        <w:rPr>
          <w:lang w:val="uk-UA"/>
        </w:rPr>
      </w:pPr>
      <w:r w:rsidRPr="00EB3FBD">
        <w:rPr>
          <w:lang w:val="uk-UA"/>
        </w:rPr>
        <w:t xml:space="preserve">2. </w:t>
      </w:r>
      <w:r w:rsidRPr="00EB3FBD">
        <w:t>Головному спеціалісту відділу освіти  (</w:t>
      </w:r>
      <w:r w:rsidRPr="00EB3FBD">
        <w:rPr>
          <w:lang w:val="uk-UA"/>
        </w:rPr>
        <w:t>Трусова Н.І</w:t>
      </w:r>
      <w:r w:rsidRPr="00EB3FBD">
        <w:t>.), начальнику господарчої групи (</w:t>
      </w:r>
      <w:r w:rsidRPr="00EB3FBD">
        <w:rPr>
          <w:lang w:val="uk-UA"/>
        </w:rPr>
        <w:t>Стеценко Є.В.</w:t>
      </w:r>
      <w:r w:rsidRPr="00EB3FBD">
        <w:t xml:space="preserve">), завідувачу </w:t>
      </w:r>
      <w:r w:rsidRPr="00EB3FBD">
        <w:rPr>
          <w:lang w:val="uk-UA"/>
        </w:rPr>
        <w:t>районного методичного кабінету</w:t>
      </w:r>
      <w:r w:rsidRPr="00EB3FBD">
        <w:t xml:space="preserve"> </w:t>
      </w:r>
      <w:r w:rsidRPr="00EB3FBD">
        <w:rPr>
          <w:lang w:val="uk-UA"/>
        </w:rPr>
        <w:t>(Іванська Л.П</w:t>
      </w:r>
      <w:r w:rsidRPr="00EB3FBD">
        <w:t>.)</w:t>
      </w:r>
      <w:r w:rsidRPr="00EB3FBD">
        <w:rPr>
          <w:lang w:val="uk-UA"/>
        </w:rPr>
        <w:t>:</w:t>
      </w:r>
    </w:p>
    <w:p w:rsidR="002B4686" w:rsidRPr="00EB3FBD" w:rsidRDefault="002B4686" w:rsidP="0096243D">
      <w:pPr>
        <w:widowControl w:val="0"/>
        <w:spacing w:line="360" w:lineRule="auto"/>
        <w:ind w:right="-23"/>
        <w:jc w:val="both"/>
        <w:rPr>
          <w:lang w:val="uk-UA"/>
        </w:rPr>
      </w:pPr>
      <w:r w:rsidRPr="00EB3FBD">
        <w:rPr>
          <w:lang w:val="uk-UA"/>
        </w:rPr>
        <w:t>2.1. Вжити необхідних організаційних заходів щодо підготовки дошкільних, загальноосвітніх та позашкільних навчальних закладів до початку 2017/2018 навчального року.</w:t>
      </w:r>
    </w:p>
    <w:p w:rsidR="002B4686" w:rsidRPr="00EB3FBD" w:rsidRDefault="002B4686" w:rsidP="0096243D">
      <w:pPr>
        <w:widowControl w:val="0"/>
        <w:spacing w:line="360" w:lineRule="auto"/>
        <w:ind w:right="-23" w:firstLine="945"/>
        <w:jc w:val="right"/>
        <w:rPr>
          <w:lang w:val="uk-UA"/>
        </w:rPr>
      </w:pPr>
      <w:r w:rsidRPr="00EB3FBD">
        <w:rPr>
          <w:lang w:val="uk-UA"/>
        </w:rPr>
        <w:t>До 23.08.2017</w:t>
      </w:r>
    </w:p>
    <w:p w:rsidR="002B4686" w:rsidRPr="00EB3FBD" w:rsidRDefault="002B4686" w:rsidP="0096243D">
      <w:pPr>
        <w:widowControl w:val="0"/>
        <w:tabs>
          <w:tab w:val="left" w:pos="560"/>
        </w:tabs>
        <w:spacing w:line="360" w:lineRule="auto"/>
        <w:ind w:right="-23"/>
        <w:jc w:val="both"/>
        <w:rPr>
          <w:lang w:val="uk-UA"/>
        </w:rPr>
      </w:pPr>
      <w:r w:rsidRPr="00EB3FBD">
        <w:rPr>
          <w:lang w:val="uk-UA"/>
        </w:rPr>
        <w:t>2.2. Надати оперативну інформацію до відділу дошкільної, загальної середньої, корекційної та позашкільної освіти управління освіти і науки Департаменту науки і освіти Харківської обласної державної адміністрації про організований початок 2017/2018 навчального року.</w:t>
      </w:r>
    </w:p>
    <w:p w:rsidR="002B4686" w:rsidRPr="00EB3FBD" w:rsidRDefault="002B4686" w:rsidP="0096243D">
      <w:pPr>
        <w:tabs>
          <w:tab w:val="left" w:pos="432"/>
        </w:tabs>
        <w:spacing w:line="384" w:lineRule="auto"/>
        <w:jc w:val="right"/>
        <w:rPr>
          <w:lang w:val="uk-UA"/>
        </w:rPr>
      </w:pPr>
      <w:r w:rsidRPr="00EB3FBD">
        <w:rPr>
          <w:lang w:val="uk-UA"/>
        </w:rPr>
        <w:t>01.09.2017 до 10.00</w:t>
      </w:r>
    </w:p>
    <w:p w:rsidR="002B4686" w:rsidRDefault="002B4686" w:rsidP="0096243D">
      <w:pPr>
        <w:pStyle w:val="BodyTextIndent"/>
        <w:widowControl w:val="0"/>
        <w:spacing w:line="360" w:lineRule="auto"/>
        <w:ind w:firstLine="0"/>
      </w:pPr>
      <w:r>
        <w:t xml:space="preserve">3. </w:t>
      </w:r>
      <w:r w:rsidRPr="00824136">
        <w:t xml:space="preserve">Головному спеціалісту відділу освіти  </w:t>
      </w:r>
      <w:r>
        <w:t>(Трусова Н.І</w:t>
      </w:r>
      <w:r w:rsidRPr="00824136">
        <w:t xml:space="preserve">.),  завідувачу </w:t>
      </w:r>
      <w:r>
        <w:t>районного методичного кабінету</w:t>
      </w:r>
      <w:r w:rsidRPr="00824136">
        <w:t xml:space="preserve"> (</w:t>
      </w:r>
      <w:r>
        <w:t>Іванська Л.П</w:t>
      </w:r>
      <w:r w:rsidRPr="00824136">
        <w:t>.)</w:t>
      </w:r>
      <w:r>
        <w:t>:</w:t>
      </w:r>
    </w:p>
    <w:p w:rsidR="002B4686" w:rsidRDefault="002B4686" w:rsidP="0096243D">
      <w:pPr>
        <w:pStyle w:val="BodyTextIndent"/>
        <w:widowControl w:val="0"/>
        <w:spacing w:line="360" w:lineRule="auto"/>
        <w:ind w:firstLine="0"/>
      </w:pPr>
      <w:r>
        <w:t xml:space="preserve">3.1. Підготувати та </w:t>
      </w:r>
      <w:r w:rsidRPr="00711FDD">
        <w:t xml:space="preserve">провести </w:t>
      </w:r>
      <w:r>
        <w:t>районну</w:t>
      </w:r>
      <w:r w:rsidRPr="00711FDD">
        <w:t xml:space="preserve"> </w:t>
      </w:r>
      <w:r>
        <w:t xml:space="preserve">педагогічну </w:t>
      </w:r>
      <w:r w:rsidRPr="00711FDD">
        <w:t>конференцію за темою «</w:t>
      </w:r>
      <w:r>
        <w:t>Пріоритетні завдання навчальних закладів щодо створення інноваційного освітнього простору Нової української школи</w:t>
      </w:r>
      <w:r w:rsidRPr="000E7272">
        <w:t>»</w:t>
      </w:r>
      <w:r>
        <w:t xml:space="preserve">, </w:t>
      </w:r>
      <w:r w:rsidRPr="00197E2E">
        <w:t>у ході як</w:t>
      </w:r>
      <w:r>
        <w:t>ої</w:t>
      </w:r>
      <w:r w:rsidRPr="00197E2E">
        <w:t xml:space="preserve"> обговорити стан готовності навчальних закладів до нового навчального</w:t>
      </w:r>
      <w:r>
        <w:t xml:space="preserve"> року.</w:t>
      </w:r>
    </w:p>
    <w:p w:rsidR="002B4686" w:rsidRDefault="002B4686" w:rsidP="0096243D">
      <w:pPr>
        <w:pStyle w:val="BodyTextIndent"/>
        <w:widowControl w:val="0"/>
        <w:spacing w:line="360" w:lineRule="auto"/>
        <w:ind w:firstLine="525"/>
        <w:jc w:val="right"/>
      </w:pPr>
      <w:r>
        <w:t>30</w:t>
      </w:r>
      <w:r w:rsidRPr="007653B4">
        <w:t>.08.201</w:t>
      </w:r>
      <w:r>
        <w:t>7</w:t>
      </w:r>
    </w:p>
    <w:p w:rsidR="002B4686" w:rsidRDefault="002B4686" w:rsidP="00C427CB">
      <w:pPr>
        <w:pStyle w:val="BodyTextIndent"/>
        <w:widowControl w:val="0"/>
        <w:spacing w:line="360" w:lineRule="auto"/>
        <w:ind w:firstLine="0"/>
      </w:pPr>
      <w:r>
        <w:t>3.2. Розробити перспективний план розвитку освітніх округів із визначенням у них опорного навчального закладу та його філій.</w:t>
      </w:r>
    </w:p>
    <w:p w:rsidR="002B4686" w:rsidRDefault="002B4686" w:rsidP="00C427CB">
      <w:pPr>
        <w:pStyle w:val="BodyTextIndent"/>
        <w:widowControl w:val="0"/>
        <w:spacing w:line="360" w:lineRule="auto"/>
        <w:ind w:firstLine="0"/>
        <w:jc w:val="right"/>
      </w:pPr>
      <w:r>
        <w:t xml:space="preserve">До 15.09.2017 </w:t>
      </w:r>
    </w:p>
    <w:p w:rsidR="002B4686" w:rsidRPr="00824136" w:rsidRDefault="002B4686" w:rsidP="0096243D">
      <w:pPr>
        <w:pStyle w:val="BodyTextIndent"/>
        <w:spacing w:line="360" w:lineRule="auto"/>
        <w:ind w:firstLine="0"/>
      </w:pPr>
      <w:r>
        <w:t xml:space="preserve">4. </w:t>
      </w:r>
      <w:r w:rsidRPr="00824136">
        <w:t>Головному спеціалісту відділу освіти (</w:t>
      </w:r>
      <w:r>
        <w:t>Трусова Н.І</w:t>
      </w:r>
      <w:r w:rsidRPr="00824136">
        <w:t>.):</w:t>
      </w:r>
    </w:p>
    <w:p w:rsidR="002B4686" w:rsidRPr="00824136" w:rsidRDefault="002B4686" w:rsidP="0096243D">
      <w:pPr>
        <w:pStyle w:val="Header"/>
        <w:tabs>
          <w:tab w:val="left" w:pos="540"/>
          <w:tab w:val="num" w:pos="1440"/>
        </w:tabs>
        <w:spacing w:line="360" w:lineRule="auto"/>
        <w:jc w:val="both"/>
        <w:rPr>
          <w:lang w:val="uk-UA"/>
        </w:rPr>
      </w:pPr>
      <w:r>
        <w:rPr>
          <w:lang w:val="uk-UA"/>
        </w:rPr>
        <w:t>4</w:t>
      </w:r>
      <w:r w:rsidRPr="00824136">
        <w:rPr>
          <w:lang w:val="uk-UA"/>
        </w:rPr>
        <w:t xml:space="preserve">.1. </w:t>
      </w:r>
      <w:r>
        <w:rPr>
          <w:lang w:val="uk-UA"/>
        </w:rPr>
        <w:t>Здійснити контроль за діяльністю</w:t>
      </w:r>
      <w:r w:rsidRPr="00824136">
        <w:rPr>
          <w:lang w:val="uk-UA"/>
        </w:rPr>
        <w:t xml:space="preserve"> керівників</w:t>
      </w:r>
      <w:r>
        <w:rPr>
          <w:lang w:val="uk-UA"/>
        </w:rPr>
        <w:t xml:space="preserve"> загальноосвітніх</w:t>
      </w:r>
      <w:r w:rsidRPr="00824136">
        <w:rPr>
          <w:lang w:val="uk-UA"/>
        </w:rPr>
        <w:t xml:space="preserve"> </w:t>
      </w:r>
      <w:r>
        <w:rPr>
          <w:lang w:val="uk-UA"/>
        </w:rPr>
        <w:t xml:space="preserve">навчальних </w:t>
      </w:r>
      <w:r w:rsidRPr="00824136">
        <w:rPr>
          <w:lang w:val="uk-UA"/>
        </w:rPr>
        <w:t xml:space="preserve">закладів щодо аналізу працевлаштування та подальшого навчання </w:t>
      </w:r>
      <w:r>
        <w:rPr>
          <w:lang w:val="uk-UA"/>
        </w:rPr>
        <w:t xml:space="preserve">учнів </w:t>
      </w:r>
      <w:r w:rsidRPr="00824136">
        <w:rPr>
          <w:lang w:val="uk-UA"/>
        </w:rPr>
        <w:t xml:space="preserve">9-х, </w:t>
      </w:r>
      <w:r>
        <w:rPr>
          <w:lang w:val="uk-UA"/>
        </w:rPr>
        <w:t xml:space="preserve">випускників </w:t>
      </w:r>
      <w:r w:rsidRPr="00824136">
        <w:rPr>
          <w:lang w:val="uk-UA"/>
        </w:rPr>
        <w:t>11</w:t>
      </w:r>
      <w:r>
        <w:rPr>
          <w:lang w:val="uk-UA"/>
        </w:rPr>
        <w:t>(12)</w:t>
      </w:r>
      <w:r w:rsidRPr="00824136">
        <w:rPr>
          <w:lang w:val="uk-UA"/>
        </w:rPr>
        <w:t>-х класів загальноосвітніх навчальних закладів.</w:t>
      </w:r>
    </w:p>
    <w:p w:rsidR="002B4686" w:rsidRPr="00824136" w:rsidRDefault="002B4686" w:rsidP="0096243D">
      <w:pPr>
        <w:pStyle w:val="Header"/>
        <w:tabs>
          <w:tab w:val="left" w:pos="540"/>
          <w:tab w:val="num" w:pos="1440"/>
        </w:tabs>
        <w:spacing w:line="360" w:lineRule="auto"/>
        <w:ind w:firstLine="210"/>
        <w:jc w:val="right"/>
        <w:rPr>
          <w:lang w:val="uk-UA"/>
        </w:rPr>
      </w:pPr>
      <w:r w:rsidRPr="00824136">
        <w:rPr>
          <w:lang w:val="uk-UA"/>
        </w:rPr>
        <w:t xml:space="preserve">                                                                                            </w:t>
      </w:r>
      <w:r>
        <w:rPr>
          <w:lang w:val="uk-UA"/>
        </w:rPr>
        <w:t xml:space="preserve">             Д</w:t>
      </w:r>
      <w:r w:rsidRPr="00824136">
        <w:rPr>
          <w:lang w:val="uk-UA"/>
        </w:rPr>
        <w:t>о 0</w:t>
      </w:r>
      <w:r>
        <w:rPr>
          <w:lang w:val="uk-UA"/>
        </w:rPr>
        <w:t>1</w:t>
      </w:r>
      <w:r w:rsidRPr="00824136">
        <w:rPr>
          <w:lang w:val="uk-UA"/>
        </w:rPr>
        <w:t>.09.</w:t>
      </w:r>
      <w:r>
        <w:rPr>
          <w:lang w:val="uk-UA"/>
        </w:rPr>
        <w:t>2017</w:t>
      </w:r>
      <w:r w:rsidRPr="00824136">
        <w:rPr>
          <w:lang w:val="uk-UA"/>
        </w:rPr>
        <w:t xml:space="preserve"> </w:t>
      </w:r>
    </w:p>
    <w:p w:rsidR="002B4686" w:rsidRPr="00824136" w:rsidRDefault="002B4686" w:rsidP="0096243D">
      <w:pPr>
        <w:pStyle w:val="Header"/>
        <w:tabs>
          <w:tab w:val="num" w:pos="1440"/>
        </w:tabs>
        <w:spacing w:line="360" w:lineRule="auto"/>
        <w:jc w:val="both"/>
        <w:rPr>
          <w:lang w:val="uk-UA"/>
        </w:rPr>
      </w:pPr>
      <w:r>
        <w:rPr>
          <w:lang w:val="uk-UA"/>
        </w:rPr>
        <w:t>4</w:t>
      </w:r>
      <w:r w:rsidRPr="00824136">
        <w:rPr>
          <w:lang w:val="uk-UA"/>
        </w:rPr>
        <w:t>.</w:t>
      </w:r>
      <w:r>
        <w:rPr>
          <w:lang w:val="uk-UA"/>
        </w:rPr>
        <w:t>2</w:t>
      </w:r>
      <w:r w:rsidRPr="00824136">
        <w:rPr>
          <w:lang w:val="uk-UA"/>
        </w:rPr>
        <w:t xml:space="preserve">. </w:t>
      </w:r>
      <w:r>
        <w:rPr>
          <w:lang w:val="uk-UA"/>
        </w:rPr>
        <w:t>Здійснювати контроль за виконанням п</w:t>
      </w:r>
      <w:r w:rsidRPr="00824136">
        <w:rPr>
          <w:lang w:val="uk-UA"/>
        </w:rPr>
        <w:t>останови Кабінету Міністрів України від 12</w:t>
      </w:r>
      <w:r>
        <w:rPr>
          <w:lang w:val="uk-UA"/>
        </w:rPr>
        <w:t xml:space="preserve"> квітня 200</w:t>
      </w:r>
      <w:r w:rsidRPr="00824136">
        <w:rPr>
          <w:lang w:val="uk-UA"/>
        </w:rPr>
        <w:t>0</w:t>
      </w:r>
      <w:r>
        <w:rPr>
          <w:lang w:val="uk-UA"/>
        </w:rPr>
        <w:t xml:space="preserve"> року № 646 «</w:t>
      </w:r>
      <w:r w:rsidRPr="00824136">
        <w:rPr>
          <w:lang w:val="uk-UA"/>
        </w:rPr>
        <w:t>Про затвердження Інструкції з обліку д</w:t>
      </w:r>
      <w:r>
        <w:rPr>
          <w:lang w:val="uk-UA"/>
        </w:rPr>
        <w:t>ітей і підлітків шкільного віку».</w:t>
      </w:r>
    </w:p>
    <w:p w:rsidR="002B4686" w:rsidRDefault="002B4686" w:rsidP="00D57A4A">
      <w:pPr>
        <w:pStyle w:val="Header"/>
        <w:tabs>
          <w:tab w:val="num" w:pos="1440"/>
        </w:tabs>
        <w:spacing w:line="360" w:lineRule="auto"/>
        <w:jc w:val="right"/>
        <w:rPr>
          <w:lang w:val="uk-UA"/>
        </w:rPr>
      </w:pPr>
      <w:r w:rsidRPr="00824136">
        <w:rPr>
          <w:lang w:val="uk-UA"/>
        </w:rPr>
        <w:t xml:space="preserve">                                                       </w:t>
      </w:r>
      <w:r>
        <w:rPr>
          <w:lang w:val="uk-UA"/>
        </w:rPr>
        <w:t xml:space="preserve"> </w:t>
      </w:r>
      <w:r w:rsidRPr="00824136">
        <w:rPr>
          <w:lang w:val="uk-UA"/>
        </w:rPr>
        <w:t xml:space="preserve">           </w:t>
      </w:r>
      <w:r>
        <w:rPr>
          <w:lang w:val="uk-UA"/>
        </w:rPr>
        <w:t>Протягом 2017/2018 навчального року</w:t>
      </w:r>
    </w:p>
    <w:p w:rsidR="002B4686" w:rsidRPr="00C4790C" w:rsidRDefault="002B4686" w:rsidP="0096243D">
      <w:pPr>
        <w:spacing w:line="360" w:lineRule="auto"/>
        <w:jc w:val="both"/>
        <w:rPr>
          <w:lang w:val="uk-UA"/>
        </w:rPr>
      </w:pPr>
      <w:r>
        <w:rPr>
          <w:lang w:val="uk-UA"/>
        </w:rPr>
        <w:t>5</w:t>
      </w:r>
      <w:r w:rsidRPr="00B77D6F">
        <w:rPr>
          <w:lang w:val="uk-UA"/>
        </w:rPr>
        <w:t>.</w:t>
      </w:r>
      <w:r>
        <w:rPr>
          <w:lang w:val="uk-UA"/>
        </w:rPr>
        <w:t xml:space="preserve"> </w:t>
      </w:r>
      <w:r w:rsidRPr="00C4790C">
        <w:rPr>
          <w:lang w:val="uk-UA"/>
        </w:rPr>
        <w:t>Методисту районно</w:t>
      </w:r>
      <w:r>
        <w:rPr>
          <w:lang w:val="uk-UA"/>
        </w:rPr>
        <w:t>го методичного кабінету (Заворотня Н.М</w:t>
      </w:r>
      <w:r w:rsidRPr="00C4790C">
        <w:rPr>
          <w:lang w:val="uk-UA"/>
        </w:rPr>
        <w:t>.</w:t>
      </w:r>
      <w:r>
        <w:rPr>
          <w:lang w:val="uk-UA"/>
        </w:rPr>
        <w:t>)</w:t>
      </w:r>
      <w:r w:rsidRPr="00C4790C">
        <w:rPr>
          <w:lang w:val="uk-UA"/>
        </w:rPr>
        <w:t xml:space="preserve"> </w:t>
      </w:r>
      <w:r>
        <w:rPr>
          <w:lang w:val="uk-UA"/>
        </w:rPr>
        <w:t xml:space="preserve">тримати на контролі </w:t>
      </w:r>
      <w:r w:rsidRPr="00C4790C">
        <w:rPr>
          <w:lang w:val="uk-UA"/>
        </w:rPr>
        <w:t>комплектування дошкільних, загальноосвітніх</w:t>
      </w:r>
      <w:r>
        <w:rPr>
          <w:lang w:val="uk-UA"/>
        </w:rPr>
        <w:t xml:space="preserve"> та</w:t>
      </w:r>
      <w:r w:rsidRPr="00C4790C">
        <w:rPr>
          <w:lang w:val="uk-UA"/>
        </w:rPr>
        <w:t xml:space="preserve"> позашкільних навчальних закладів педагогічними працівниками</w:t>
      </w:r>
      <w:r>
        <w:rPr>
          <w:lang w:val="uk-UA"/>
        </w:rPr>
        <w:t xml:space="preserve"> з відповідною фаховою освітою</w:t>
      </w:r>
      <w:r w:rsidRPr="00C4790C">
        <w:rPr>
          <w:lang w:val="uk-UA"/>
        </w:rPr>
        <w:t>.</w:t>
      </w:r>
    </w:p>
    <w:p w:rsidR="002B4686" w:rsidRPr="0042430C" w:rsidRDefault="002B4686" w:rsidP="0096243D">
      <w:pPr>
        <w:widowControl w:val="0"/>
        <w:spacing w:line="360" w:lineRule="auto"/>
        <w:ind w:right="-23"/>
        <w:jc w:val="right"/>
        <w:rPr>
          <w:lang w:val="uk-UA"/>
        </w:rPr>
      </w:pPr>
      <w:r>
        <w:t>До 2</w:t>
      </w:r>
      <w:r>
        <w:rPr>
          <w:lang w:val="uk-UA"/>
        </w:rPr>
        <w:t>8</w:t>
      </w:r>
      <w:r w:rsidRPr="00B77D6F">
        <w:t>.08.</w:t>
      </w:r>
      <w:r>
        <w:t>201</w:t>
      </w:r>
      <w:r>
        <w:rPr>
          <w:lang w:val="uk-UA"/>
        </w:rPr>
        <w:t>7</w:t>
      </w:r>
    </w:p>
    <w:p w:rsidR="002B4686" w:rsidRPr="00824136" w:rsidRDefault="002B4686" w:rsidP="0096243D">
      <w:pPr>
        <w:pStyle w:val="Header"/>
        <w:tabs>
          <w:tab w:val="left" w:pos="945"/>
        </w:tabs>
        <w:spacing w:line="360" w:lineRule="auto"/>
        <w:jc w:val="both"/>
        <w:rPr>
          <w:lang w:val="uk-UA"/>
        </w:rPr>
      </w:pPr>
      <w:r>
        <w:rPr>
          <w:lang w:val="uk-UA"/>
        </w:rPr>
        <w:t>6</w:t>
      </w:r>
      <w:r w:rsidRPr="00B77D6F">
        <w:rPr>
          <w:lang w:val="uk-UA"/>
        </w:rPr>
        <w:t>.</w:t>
      </w:r>
      <w:r>
        <w:rPr>
          <w:lang w:val="uk-UA"/>
        </w:rPr>
        <w:t xml:space="preserve"> </w:t>
      </w:r>
      <w:r w:rsidRPr="00824136">
        <w:rPr>
          <w:lang w:val="uk-UA"/>
        </w:rPr>
        <w:t>Районн</w:t>
      </w:r>
      <w:r>
        <w:rPr>
          <w:lang w:val="uk-UA"/>
        </w:rPr>
        <w:t>ому</w:t>
      </w:r>
      <w:r w:rsidRPr="00824136">
        <w:rPr>
          <w:lang w:val="uk-UA"/>
        </w:rPr>
        <w:t xml:space="preserve"> методичн</w:t>
      </w:r>
      <w:r>
        <w:rPr>
          <w:lang w:val="uk-UA"/>
        </w:rPr>
        <w:t>ому</w:t>
      </w:r>
      <w:r w:rsidRPr="00824136">
        <w:rPr>
          <w:lang w:val="uk-UA"/>
        </w:rPr>
        <w:t xml:space="preserve"> кабінет</w:t>
      </w:r>
      <w:r>
        <w:rPr>
          <w:lang w:val="uk-UA"/>
        </w:rPr>
        <w:t>у  відділу освіти (Іванська Л.П.</w:t>
      </w:r>
      <w:r w:rsidRPr="00824136">
        <w:rPr>
          <w:lang w:val="uk-UA"/>
        </w:rPr>
        <w:t>):</w:t>
      </w:r>
    </w:p>
    <w:p w:rsidR="002B4686" w:rsidRPr="00B77D6F" w:rsidRDefault="002B4686" w:rsidP="0096243D">
      <w:pPr>
        <w:pStyle w:val="BodyTextIndent"/>
        <w:widowControl w:val="0"/>
        <w:spacing w:line="360" w:lineRule="auto"/>
        <w:ind w:firstLine="0"/>
      </w:pPr>
      <w:r>
        <w:t>6</w:t>
      </w:r>
      <w:r w:rsidRPr="00B77D6F">
        <w:t>.1.</w:t>
      </w:r>
      <w:r>
        <w:t xml:space="preserve"> </w:t>
      </w:r>
      <w:r w:rsidRPr="00B77D6F">
        <w:t xml:space="preserve">Ознайомити педагогічні колективи навчальних закладів з аналітичними матеріалами про результати викладання навчальних дисциплін протягом </w:t>
      </w:r>
      <w:r>
        <w:t>2016/2017 </w:t>
      </w:r>
      <w:r w:rsidRPr="00B77D6F">
        <w:t>навчального року.</w:t>
      </w:r>
    </w:p>
    <w:p w:rsidR="002B4686" w:rsidRPr="00B77D6F" w:rsidRDefault="002B4686" w:rsidP="0096243D">
      <w:pPr>
        <w:pStyle w:val="BodyTextIndent"/>
        <w:widowControl w:val="0"/>
        <w:spacing w:line="360" w:lineRule="auto"/>
        <w:ind w:firstLine="525"/>
        <w:jc w:val="right"/>
      </w:pPr>
      <w:r w:rsidRPr="00B77D6F">
        <w:t xml:space="preserve">До </w:t>
      </w:r>
      <w:r>
        <w:t>31</w:t>
      </w:r>
      <w:r w:rsidRPr="00B77D6F">
        <w:t>.0</w:t>
      </w:r>
      <w:r>
        <w:t>8.2017</w:t>
      </w:r>
    </w:p>
    <w:p w:rsidR="002B4686" w:rsidRPr="00B77D6F" w:rsidRDefault="002B4686" w:rsidP="0096243D">
      <w:pPr>
        <w:pStyle w:val="BodyTextIndent"/>
        <w:widowControl w:val="0"/>
        <w:spacing w:line="360" w:lineRule="auto"/>
        <w:ind w:firstLine="0"/>
      </w:pPr>
      <w:r>
        <w:t>6</w:t>
      </w:r>
      <w:r w:rsidRPr="00B77D6F">
        <w:t>.2. Довести до відома</w:t>
      </w:r>
      <w:r w:rsidRPr="00897A22">
        <w:t xml:space="preserve"> </w:t>
      </w:r>
      <w:r>
        <w:t>педагогічних</w:t>
      </w:r>
      <w:r w:rsidRPr="00B77D6F">
        <w:t xml:space="preserve"> колектив</w:t>
      </w:r>
      <w:r>
        <w:t>ів</w:t>
      </w:r>
      <w:r w:rsidRPr="00B77D6F">
        <w:t xml:space="preserve"> навчальних закладів інструктивно-методичні листи Міністерс</w:t>
      </w:r>
      <w:r>
        <w:t xml:space="preserve">тва освіти і науки України </w:t>
      </w:r>
      <w:r w:rsidRPr="00B77D6F">
        <w:t xml:space="preserve">щодо організації навчально-виховного процесу </w:t>
      </w:r>
      <w:r>
        <w:t>в</w:t>
      </w:r>
      <w:r w:rsidRPr="00B77D6F">
        <w:t xml:space="preserve"> 20</w:t>
      </w:r>
      <w:r>
        <w:t>17/</w:t>
      </w:r>
      <w:r w:rsidRPr="00B77D6F">
        <w:t>201</w:t>
      </w:r>
      <w:r>
        <w:t>8 навчальному році</w:t>
      </w:r>
      <w:r w:rsidRPr="00B77D6F">
        <w:t xml:space="preserve">. </w:t>
      </w:r>
    </w:p>
    <w:p w:rsidR="002B4686" w:rsidRPr="00B77D6F" w:rsidRDefault="002B4686" w:rsidP="0096243D">
      <w:pPr>
        <w:pStyle w:val="BodyTextIndent"/>
        <w:widowControl w:val="0"/>
        <w:spacing w:line="360" w:lineRule="auto"/>
        <w:ind w:firstLine="525"/>
        <w:jc w:val="right"/>
      </w:pPr>
      <w:r w:rsidRPr="00B77D6F">
        <w:t xml:space="preserve">До </w:t>
      </w:r>
      <w:r>
        <w:t>31</w:t>
      </w:r>
      <w:r w:rsidRPr="00B77D6F">
        <w:t>.0</w:t>
      </w:r>
      <w:r>
        <w:t>8.2017</w:t>
      </w:r>
    </w:p>
    <w:p w:rsidR="002B4686" w:rsidRDefault="002B4686" w:rsidP="0096243D">
      <w:pPr>
        <w:spacing w:line="360" w:lineRule="auto"/>
        <w:jc w:val="both"/>
        <w:rPr>
          <w:lang w:val="uk-UA"/>
        </w:rPr>
      </w:pPr>
      <w:r w:rsidRPr="00E473A1">
        <w:rPr>
          <w:lang w:val="uk-UA"/>
        </w:rPr>
        <w:t xml:space="preserve">6.3. </w:t>
      </w:r>
      <w:r>
        <w:rPr>
          <w:lang w:val="uk-UA"/>
        </w:rPr>
        <w:t>Надати на затвердження начальнику відділу освіти Новосел В.В. пропозиції по проведенню серпневого педагогічного тижня та  аналітичні матеріали для доповіді на педагогічній конференції «Пріоритетні завдання навчальних закладів щодо створення інноваційного освітнього простору Нової української школи</w:t>
      </w:r>
      <w:r w:rsidRPr="00F41433">
        <w:rPr>
          <w:lang w:val="uk-UA"/>
        </w:rPr>
        <w:t>»</w:t>
      </w:r>
      <w:r>
        <w:rPr>
          <w:lang w:val="uk-UA"/>
        </w:rPr>
        <w:t>.</w:t>
      </w:r>
    </w:p>
    <w:p w:rsidR="002B4686" w:rsidRPr="00B77D6F" w:rsidRDefault="002B4686" w:rsidP="0096243D">
      <w:pPr>
        <w:pStyle w:val="BodyTextIndent"/>
        <w:widowControl w:val="0"/>
        <w:spacing w:line="360" w:lineRule="auto"/>
        <w:ind w:firstLine="0"/>
        <w:jc w:val="right"/>
      </w:pPr>
      <w:r w:rsidRPr="00B77D6F">
        <w:t xml:space="preserve">До </w:t>
      </w:r>
      <w:r>
        <w:t>15.</w:t>
      </w:r>
      <w:r w:rsidRPr="00B77D6F">
        <w:t>0</w:t>
      </w:r>
      <w:r>
        <w:t>8</w:t>
      </w:r>
      <w:r w:rsidRPr="00B77D6F">
        <w:t>.</w:t>
      </w:r>
      <w:r>
        <w:t>2017</w:t>
      </w:r>
    </w:p>
    <w:p w:rsidR="002B4686" w:rsidRDefault="002B4686" w:rsidP="0096243D">
      <w:pPr>
        <w:widowControl w:val="0"/>
        <w:tabs>
          <w:tab w:val="left" w:pos="1575"/>
        </w:tabs>
        <w:spacing w:line="360" w:lineRule="auto"/>
        <w:jc w:val="both"/>
        <w:rPr>
          <w:lang w:val="uk-UA"/>
        </w:rPr>
      </w:pPr>
      <w:r>
        <w:rPr>
          <w:lang w:val="uk-UA"/>
        </w:rPr>
        <w:t>6.4</w:t>
      </w:r>
      <w:r w:rsidRPr="00B77D6F">
        <w:rPr>
          <w:lang w:val="uk-UA"/>
        </w:rPr>
        <w:t>.</w:t>
      </w:r>
      <w:r>
        <w:rPr>
          <w:lang w:val="uk-UA"/>
        </w:rPr>
        <w:t xml:space="preserve"> Здійснювати оперативний розподіл підручників, посібників та іншої навчальної літератури для загальноосвітніх навчальних закладів, виходячи з наявних учнівських контингентів.</w:t>
      </w:r>
    </w:p>
    <w:p w:rsidR="002B4686" w:rsidRDefault="002B4686" w:rsidP="0096243D">
      <w:pPr>
        <w:widowControl w:val="0"/>
        <w:tabs>
          <w:tab w:val="left" w:pos="1575"/>
        </w:tabs>
        <w:spacing w:line="360" w:lineRule="auto"/>
        <w:ind w:firstLine="525"/>
        <w:jc w:val="right"/>
        <w:rPr>
          <w:lang w:val="uk-UA"/>
        </w:rPr>
      </w:pPr>
      <w:r>
        <w:rPr>
          <w:lang w:val="uk-UA"/>
        </w:rPr>
        <w:t>Серпень-вересень 2017</w:t>
      </w:r>
    </w:p>
    <w:p w:rsidR="002B4686" w:rsidRPr="00824136" w:rsidRDefault="002B4686" w:rsidP="0096243D">
      <w:pPr>
        <w:spacing w:line="360" w:lineRule="auto"/>
        <w:jc w:val="both"/>
      </w:pPr>
      <w:r>
        <w:rPr>
          <w:lang w:val="uk-UA"/>
        </w:rPr>
        <w:t xml:space="preserve">6.5. </w:t>
      </w:r>
      <w:r w:rsidRPr="00824136">
        <w:t>Спільно з відповідними органами охорони здоров’я забезпечити проведення профілактичних медичних оглядів дітей</w:t>
      </w:r>
      <w:r>
        <w:rPr>
          <w:lang w:val="uk-UA"/>
        </w:rPr>
        <w:t>,</w:t>
      </w:r>
      <w:r w:rsidRPr="00824136">
        <w:t xml:space="preserve"> учнів</w:t>
      </w:r>
      <w:r>
        <w:rPr>
          <w:lang w:val="uk-UA"/>
        </w:rPr>
        <w:t xml:space="preserve"> та вчителів</w:t>
      </w:r>
      <w:r w:rsidRPr="00824136">
        <w:t>.</w:t>
      </w:r>
    </w:p>
    <w:p w:rsidR="002B4686" w:rsidRDefault="002B4686" w:rsidP="0096243D">
      <w:pPr>
        <w:spacing w:line="360" w:lineRule="auto"/>
        <w:jc w:val="right"/>
        <w:rPr>
          <w:lang w:val="uk-UA"/>
        </w:rPr>
      </w:pPr>
      <w:r>
        <w:t>До 01.09.</w:t>
      </w:r>
      <w:r>
        <w:rPr>
          <w:lang w:val="uk-UA"/>
        </w:rPr>
        <w:t>2017</w:t>
      </w:r>
    </w:p>
    <w:p w:rsidR="002B4686" w:rsidRDefault="002B4686" w:rsidP="008B363B">
      <w:pPr>
        <w:spacing w:line="360" w:lineRule="auto"/>
        <w:jc w:val="both"/>
        <w:rPr>
          <w:lang w:val="uk-UA"/>
        </w:rPr>
      </w:pPr>
      <w:r>
        <w:rPr>
          <w:lang w:val="uk-UA"/>
        </w:rPr>
        <w:t>6.6. Вжити заходи щодо розвитку мережі дошкільних навчальних закладів (груп) різних типів відповідно до освітніх запитів населення та впорядкування чисельності дітей у дошкільних навчальних закладах у розрахунку на 100 місць.</w:t>
      </w:r>
    </w:p>
    <w:p w:rsidR="002B4686" w:rsidRDefault="002B4686" w:rsidP="008B363B">
      <w:pPr>
        <w:spacing w:line="360" w:lineRule="auto"/>
        <w:jc w:val="right"/>
        <w:rPr>
          <w:lang w:val="uk-UA"/>
        </w:rPr>
      </w:pPr>
    </w:p>
    <w:p w:rsidR="002B4686" w:rsidRDefault="002B4686" w:rsidP="008B363B">
      <w:pPr>
        <w:spacing w:line="360" w:lineRule="auto"/>
        <w:jc w:val="right"/>
        <w:rPr>
          <w:lang w:val="uk-UA"/>
        </w:rPr>
      </w:pPr>
      <w:r>
        <w:rPr>
          <w:lang w:val="uk-UA"/>
        </w:rPr>
        <w:t>До 01.09.2017</w:t>
      </w:r>
    </w:p>
    <w:p w:rsidR="002B4686" w:rsidRPr="00466E69" w:rsidRDefault="002B4686" w:rsidP="00E5004F">
      <w:pPr>
        <w:spacing w:line="360" w:lineRule="auto"/>
        <w:jc w:val="both"/>
        <w:rPr>
          <w:lang w:val="uk-UA"/>
        </w:rPr>
      </w:pPr>
      <w:r w:rsidRPr="00466E69">
        <w:rPr>
          <w:lang w:val="uk-UA"/>
        </w:rPr>
        <w:t>6.7. Забезпечити своєчасний і в повному обсязі облік дітей дошкільного віку із проведенням аналізу стану охоплення різними формами дошкільної освіти дітей.</w:t>
      </w:r>
    </w:p>
    <w:p w:rsidR="002B4686" w:rsidRDefault="002B4686" w:rsidP="00E5004F">
      <w:pPr>
        <w:spacing w:line="360" w:lineRule="auto"/>
        <w:jc w:val="right"/>
        <w:rPr>
          <w:lang w:val="uk-UA"/>
        </w:rPr>
      </w:pPr>
      <w:r>
        <w:rPr>
          <w:lang w:val="uk-UA"/>
        </w:rPr>
        <w:t>До 30.09.2017</w:t>
      </w:r>
    </w:p>
    <w:p w:rsidR="002B4686" w:rsidRDefault="002B4686" w:rsidP="00556BBB">
      <w:pPr>
        <w:spacing w:line="360" w:lineRule="auto"/>
        <w:jc w:val="both"/>
        <w:rPr>
          <w:lang w:val="uk-UA"/>
        </w:rPr>
      </w:pPr>
      <w:r>
        <w:rPr>
          <w:lang w:val="uk-UA"/>
        </w:rPr>
        <w:t>6.8. Ужити заходів щодо своєчасної передплати дошкільними, загальноосвітніми та позашкільними навчальними закладами офіційних та фахових видань.</w:t>
      </w:r>
    </w:p>
    <w:p w:rsidR="002B4686" w:rsidRDefault="002B4686" w:rsidP="00273864">
      <w:pPr>
        <w:spacing w:line="360" w:lineRule="auto"/>
        <w:jc w:val="right"/>
        <w:rPr>
          <w:lang w:val="uk-UA"/>
        </w:rPr>
      </w:pPr>
      <w:r>
        <w:rPr>
          <w:lang w:val="uk-UA"/>
        </w:rPr>
        <w:t xml:space="preserve">Протягом 2017/2018 навчального року </w:t>
      </w:r>
    </w:p>
    <w:p w:rsidR="002B4686" w:rsidRDefault="002B4686" w:rsidP="008E01D5">
      <w:pPr>
        <w:widowControl w:val="0"/>
        <w:tabs>
          <w:tab w:val="left" w:pos="1575"/>
        </w:tabs>
        <w:spacing w:line="360" w:lineRule="auto"/>
        <w:jc w:val="both"/>
        <w:rPr>
          <w:lang w:val="uk-UA"/>
        </w:rPr>
      </w:pPr>
      <w:r>
        <w:rPr>
          <w:lang w:val="uk-UA"/>
        </w:rPr>
        <w:t xml:space="preserve">6.9. Здійснювати щоденно узагальнення даних </w:t>
      </w:r>
      <w:r w:rsidRPr="003C68C7">
        <w:rPr>
          <w:lang w:val="uk-UA"/>
        </w:rPr>
        <w:t xml:space="preserve">про стан відвідування учнями </w:t>
      </w:r>
      <w:r>
        <w:rPr>
          <w:lang w:val="uk-UA"/>
        </w:rPr>
        <w:t xml:space="preserve">загальноосвітніх </w:t>
      </w:r>
      <w:r w:rsidRPr="003C68C7">
        <w:rPr>
          <w:lang w:val="uk-UA"/>
        </w:rPr>
        <w:t>навчальних закладів</w:t>
      </w:r>
      <w:r>
        <w:rPr>
          <w:lang w:val="uk-UA"/>
        </w:rPr>
        <w:t xml:space="preserve"> (Мартиненко Г.М.), вихованців дошкільних навчальних закладів (Олійник Н.О.) та надавати інформації до Департаменту науки і освіти Харківської обласної державної адміністрації (за необхідності). </w:t>
      </w:r>
    </w:p>
    <w:p w:rsidR="002B4686" w:rsidRDefault="002B4686" w:rsidP="008E01D5">
      <w:pPr>
        <w:widowControl w:val="0"/>
        <w:tabs>
          <w:tab w:val="left" w:pos="1575"/>
        </w:tabs>
        <w:spacing w:line="360" w:lineRule="auto"/>
        <w:jc w:val="both"/>
        <w:rPr>
          <w:lang w:val="uk-UA"/>
        </w:rPr>
      </w:pPr>
      <w:r>
        <w:rPr>
          <w:lang w:val="uk-UA"/>
        </w:rPr>
        <w:t>6.10. Розробити методичні рекомендації щодо оформлення та ведення сторінок класних журналів 1-4-х та 5-11-х класів з усіх предметів робочого навчального плану; розглянути їх на засіданнях районних методичних об</w:t>
      </w:r>
      <w:r w:rsidRPr="00100962">
        <w:rPr>
          <w:lang w:val="uk-UA"/>
        </w:rPr>
        <w:t>’</w:t>
      </w:r>
      <w:r>
        <w:rPr>
          <w:lang w:val="uk-UA"/>
        </w:rPr>
        <w:t>єднань вчителів; довести під підпис до керівників загальноосвітніх навчальних закладів.</w:t>
      </w:r>
    </w:p>
    <w:p w:rsidR="002B4686" w:rsidRPr="00100962" w:rsidRDefault="002B4686" w:rsidP="00100962">
      <w:pPr>
        <w:widowControl w:val="0"/>
        <w:tabs>
          <w:tab w:val="left" w:pos="1575"/>
        </w:tabs>
        <w:spacing w:line="360" w:lineRule="auto"/>
        <w:jc w:val="right"/>
        <w:rPr>
          <w:lang w:val="uk-UA"/>
        </w:rPr>
      </w:pPr>
      <w:r>
        <w:rPr>
          <w:lang w:val="uk-UA"/>
        </w:rPr>
        <w:t>До 10.09.2017</w:t>
      </w:r>
    </w:p>
    <w:p w:rsidR="002B4686" w:rsidRPr="005C7C89" w:rsidRDefault="002B4686" w:rsidP="00F73D88">
      <w:pPr>
        <w:widowControl w:val="0"/>
        <w:spacing w:line="360" w:lineRule="auto"/>
        <w:ind w:right="-23"/>
        <w:jc w:val="both"/>
        <w:rPr>
          <w:lang w:val="uk-UA"/>
        </w:rPr>
      </w:pPr>
      <w:r w:rsidRPr="005C7C89">
        <w:rPr>
          <w:lang w:val="uk-UA"/>
        </w:rPr>
        <w:t xml:space="preserve">7. Начальнику господарчої групи </w:t>
      </w:r>
      <w:r>
        <w:rPr>
          <w:lang w:val="uk-UA"/>
        </w:rPr>
        <w:t>відділу освіти (</w:t>
      </w:r>
      <w:r w:rsidRPr="005C7C89">
        <w:rPr>
          <w:lang w:val="uk-UA"/>
        </w:rPr>
        <w:t>Стеценк</w:t>
      </w:r>
      <w:r>
        <w:rPr>
          <w:lang w:val="uk-UA"/>
        </w:rPr>
        <w:t>о</w:t>
      </w:r>
      <w:r w:rsidRPr="005C7C89">
        <w:rPr>
          <w:lang w:val="uk-UA"/>
        </w:rPr>
        <w:t xml:space="preserve"> Є.В.</w:t>
      </w:r>
      <w:r>
        <w:rPr>
          <w:lang w:val="uk-UA"/>
        </w:rPr>
        <w:t>)</w:t>
      </w:r>
      <w:r w:rsidRPr="005C7C89">
        <w:rPr>
          <w:lang w:val="uk-UA"/>
        </w:rPr>
        <w:t>:</w:t>
      </w:r>
    </w:p>
    <w:p w:rsidR="002B4686" w:rsidRPr="005C7C89" w:rsidRDefault="002B4686" w:rsidP="00A50E21">
      <w:pPr>
        <w:spacing w:line="360" w:lineRule="auto"/>
        <w:jc w:val="both"/>
        <w:rPr>
          <w:lang w:val="uk-UA"/>
        </w:rPr>
      </w:pPr>
      <w:r w:rsidRPr="005C7C89">
        <w:rPr>
          <w:lang w:val="uk-UA"/>
        </w:rPr>
        <w:t>7.1. Завершити підготовку навчальних закладів до роботи в осінньо-зимовий період, ужити заходів до виконання програм з енергозбереження.</w:t>
      </w:r>
    </w:p>
    <w:p w:rsidR="002B4686" w:rsidRPr="005C7C89" w:rsidRDefault="002B4686" w:rsidP="00A50E21">
      <w:pPr>
        <w:spacing w:line="360" w:lineRule="auto"/>
        <w:jc w:val="right"/>
        <w:rPr>
          <w:lang w:val="uk-UA"/>
        </w:rPr>
      </w:pPr>
      <w:r w:rsidRPr="005C7C89">
        <w:rPr>
          <w:lang w:val="uk-UA"/>
        </w:rPr>
        <w:t>До 01.10.2017</w:t>
      </w:r>
    </w:p>
    <w:p w:rsidR="002B4686" w:rsidRPr="005C7C89" w:rsidRDefault="002B4686" w:rsidP="00B430F0">
      <w:pPr>
        <w:spacing w:line="360" w:lineRule="auto"/>
        <w:jc w:val="both"/>
        <w:rPr>
          <w:lang w:val="uk-UA"/>
        </w:rPr>
      </w:pPr>
      <w:r w:rsidRPr="005C7C89">
        <w:rPr>
          <w:lang w:val="uk-UA"/>
        </w:rPr>
        <w:t xml:space="preserve">7.2. Ужити заходів щодо забезпечення вільного доступу маломобільних груп населення до приміщень навчальних закладів. </w:t>
      </w:r>
    </w:p>
    <w:p w:rsidR="002B4686" w:rsidRPr="005C7C89" w:rsidRDefault="002B4686" w:rsidP="00B430F0">
      <w:pPr>
        <w:spacing w:line="360" w:lineRule="auto"/>
        <w:jc w:val="right"/>
        <w:rPr>
          <w:lang w:val="uk-UA"/>
        </w:rPr>
      </w:pPr>
      <w:r w:rsidRPr="005C7C89">
        <w:rPr>
          <w:lang w:val="uk-UA"/>
        </w:rPr>
        <w:t>Протягом 2017/2018 навчального року</w:t>
      </w:r>
    </w:p>
    <w:p w:rsidR="002B4686" w:rsidRPr="005C7C89" w:rsidRDefault="002B4686" w:rsidP="00F65815">
      <w:pPr>
        <w:widowControl w:val="0"/>
        <w:tabs>
          <w:tab w:val="left" w:pos="1680"/>
        </w:tabs>
        <w:spacing w:line="360" w:lineRule="auto"/>
        <w:ind w:right="-23"/>
        <w:jc w:val="both"/>
        <w:rPr>
          <w:lang w:val="uk-UA"/>
        </w:rPr>
      </w:pPr>
      <w:r w:rsidRPr="005C7C89">
        <w:rPr>
          <w:lang w:val="uk-UA"/>
        </w:rPr>
        <w:t>7.3. Здійснювати контроль за підвозом до місць навчання і у зворотному напрямку учнів, вихованців та педагогічних працівників навчальних закладів у сільській місцевості, які цього потребують шкільними автобусами.</w:t>
      </w:r>
    </w:p>
    <w:p w:rsidR="002B4686" w:rsidRPr="005C7C89" w:rsidRDefault="002B4686" w:rsidP="00F65815">
      <w:pPr>
        <w:widowControl w:val="0"/>
        <w:spacing w:line="360" w:lineRule="auto"/>
        <w:ind w:left="4515" w:right="-23"/>
        <w:jc w:val="right"/>
        <w:rPr>
          <w:lang w:val="uk-UA"/>
        </w:rPr>
      </w:pPr>
      <w:r w:rsidRPr="005C7C89">
        <w:rPr>
          <w:lang w:val="uk-UA"/>
        </w:rPr>
        <w:t>Протягом 20</w:t>
      </w:r>
      <w:r w:rsidRPr="005C7C89">
        <w:t>1</w:t>
      </w:r>
      <w:r w:rsidRPr="005C7C89">
        <w:rPr>
          <w:lang w:val="uk-UA"/>
        </w:rPr>
        <w:t xml:space="preserve">7/2018 навчального року </w:t>
      </w:r>
    </w:p>
    <w:p w:rsidR="002B4686" w:rsidRPr="005C7C89" w:rsidRDefault="002B4686" w:rsidP="00F65815">
      <w:pPr>
        <w:widowControl w:val="0"/>
        <w:tabs>
          <w:tab w:val="left" w:pos="1680"/>
        </w:tabs>
        <w:spacing w:line="360" w:lineRule="auto"/>
        <w:ind w:right="-23"/>
        <w:jc w:val="both"/>
        <w:rPr>
          <w:lang w:val="uk-UA"/>
        </w:rPr>
      </w:pPr>
      <w:r w:rsidRPr="005C7C89">
        <w:rPr>
          <w:lang w:val="uk-UA"/>
        </w:rPr>
        <w:t xml:space="preserve">7.4. Переглянути та затвердити маршрути руху шкільних автобусів. </w:t>
      </w:r>
    </w:p>
    <w:p w:rsidR="002B4686" w:rsidRPr="005C7C89" w:rsidRDefault="002B4686" w:rsidP="00F65815">
      <w:pPr>
        <w:widowControl w:val="0"/>
        <w:tabs>
          <w:tab w:val="left" w:pos="1680"/>
        </w:tabs>
        <w:spacing w:line="360" w:lineRule="auto"/>
        <w:ind w:right="-23"/>
        <w:jc w:val="right"/>
        <w:rPr>
          <w:lang w:val="uk-UA"/>
        </w:rPr>
      </w:pPr>
      <w:r w:rsidRPr="005C7C89">
        <w:rPr>
          <w:lang w:val="uk-UA"/>
        </w:rPr>
        <w:t>До 14.08.2017</w:t>
      </w:r>
    </w:p>
    <w:p w:rsidR="002B4686" w:rsidRPr="005C7C89" w:rsidRDefault="002B4686" w:rsidP="0096243D">
      <w:pPr>
        <w:widowControl w:val="0"/>
        <w:tabs>
          <w:tab w:val="left" w:pos="1575"/>
        </w:tabs>
        <w:spacing w:line="360" w:lineRule="auto"/>
        <w:jc w:val="both"/>
        <w:rPr>
          <w:lang w:val="uk-UA"/>
        </w:rPr>
      </w:pPr>
      <w:r w:rsidRPr="005C7C89">
        <w:rPr>
          <w:lang w:val="uk-UA"/>
        </w:rPr>
        <w:t>8. Керівникам дошкільних, загальноосвітніх та позашкільних навчальних закладів:</w:t>
      </w:r>
    </w:p>
    <w:p w:rsidR="002B4686" w:rsidRPr="005C7C89" w:rsidRDefault="002B4686" w:rsidP="00685160">
      <w:pPr>
        <w:widowControl w:val="0"/>
        <w:spacing w:line="360" w:lineRule="auto"/>
        <w:ind w:right="-23"/>
        <w:jc w:val="both"/>
        <w:rPr>
          <w:lang w:val="uk-UA"/>
        </w:rPr>
      </w:pPr>
      <w:r w:rsidRPr="005C7C89">
        <w:rPr>
          <w:lang w:val="uk-UA"/>
        </w:rPr>
        <w:t>8.1. Оприлюднити на веб-сайтах дошкільних, загальноосвітніх і позашкільних навчальних закладів матеріали звітування керівників про виконану за рік роботу, у тому числі про витрачання коштів, що надійшли на рахунки фондів сприяння розвитку навчальних закладів, із обов'язковим оприлюдненням фінансових звітів у відповідних розділах.</w:t>
      </w:r>
    </w:p>
    <w:p w:rsidR="002B4686" w:rsidRPr="005C7C89" w:rsidRDefault="002B4686" w:rsidP="00685160">
      <w:pPr>
        <w:widowControl w:val="0"/>
        <w:spacing w:line="360" w:lineRule="auto"/>
        <w:ind w:right="-23"/>
        <w:jc w:val="right"/>
        <w:rPr>
          <w:lang w:val="uk-UA"/>
        </w:rPr>
      </w:pPr>
      <w:r w:rsidRPr="005C7C89">
        <w:rPr>
          <w:lang w:val="uk-UA"/>
        </w:rPr>
        <w:t>До 25.08.2017</w:t>
      </w:r>
    </w:p>
    <w:p w:rsidR="002B4686" w:rsidRPr="00AE14F7" w:rsidRDefault="002B4686" w:rsidP="00685160">
      <w:pPr>
        <w:widowControl w:val="0"/>
        <w:spacing w:line="360" w:lineRule="auto"/>
        <w:jc w:val="both"/>
        <w:rPr>
          <w:lang w:val="uk-UA"/>
        </w:rPr>
      </w:pPr>
      <w:r>
        <w:rPr>
          <w:lang w:val="uk-UA"/>
        </w:rPr>
        <w:t>8.2. Ужити</w:t>
      </w:r>
      <w:r w:rsidRPr="00AE14F7">
        <w:rPr>
          <w:lang w:val="uk-UA"/>
        </w:rPr>
        <w:t xml:space="preserve"> заход</w:t>
      </w:r>
      <w:r>
        <w:rPr>
          <w:lang w:val="uk-UA"/>
        </w:rPr>
        <w:t>ів</w:t>
      </w:r>
      <w:r w:rsidRPr="00AE14F7">
        <w:rPr>
          <w:lang w:val="uk-UA"/>
        </w:rPr>
        <w:t xml:space="preserve"> </w:t>
      </w:r>
      <w:r>
        <w:rPr>
          <w:lang w:val="uk-UA"/>
        </w:rPr>
        <w:t>щодо</w:t>
      </w:r>
      <w:r w:rsidRPr="00AE14F7">
        <w:rPr>
          <w:lang w:val="uk-UA"/>
        </w:rPr>
        <w:t xml:space="preserve"> підвищення</w:t>
      </w:r>
      <w:r>
        <w:rPr>
          <w:lang w:val="uk-UA"/>
        </w:rPr>
        <w:t xml:space="preserve"> рівня готовності</w:t>
      </w:r>
      <w:r w:rsidRPr="00AE14F7">
        <w:rPr>
          <w:lang w:val="uk-UA"/>
        </w:rPr>
        <w:t xml:space="preserve"> загальноосвітніх, дошкільних і позашкільних навчальних закладів до початку 201</w:t>
      </w:r>
      <w:r>
        <w:rPr>
          <w:lang w:val="uk-UA"/>
        </w:rPr>
        <w:t>7</w:t>
      </w:r>
      <w:r w:rsidRPr="00AE14F7">
        <w:rPr>
          <w:lang w:val="uk-UA"/>
        </w:rPr>
        <w:t>/201</w:t>
      </w:r>
      <w:r>
        <w:rPr>
          <w:lang w:val="uk-UA"/>
        </w:rPr>
        <w:t>8</w:t>
      </w:r>
      <w:r w:rsidRPr="00AE14F7">
        <w:rPr>
          <w:lang w:val="uk-UA"/>
        </w:rPr>
        <w:t> навчального року, належного стану безпеки життєдіяльності учнів</w:t>
      </w:r>
      <w:r>
        <w:rPr>
          <w:lang w:val="uk-UA"/>
        </w:rPr>
        <w:t xml:space="preserve"> та дітей дошкільного віку</w:t>
      </w:r>
      <w:r w:rsidRPr="00AE14F7">
        <w:rPr>
          <w:lang w:val="uk-UA"/>
        </w:rPr>
        <w:t>.</w:t>
      </w:r>
    </w:p>
    <w:p w:rsidR="002B4686" w:rsidRPr="00AE14F7" w:rsidRDefault="002B4686" w:rsidP="00685160">
      <w:pPr>
        <w:widowControl w:val="0"/>
        <w:spacing w:line="360" w:lineRule="auto"/>
        <w:jc w:val="right"/>
        <w:rPr>
          <w:lang w:val="uk-UA"/>
        </w:rPr>
      </w:pPr>
      <w:r w:rsidRPr="00AE14F7">
        <w:rPr>
          <w:lang w:val="uk-UA"/>
        </w:rPr>
        <w:t xml:space="preserve">До </w:t>
      </w:r>
      <w:r>
        <w:rPr>
          <w:lang w:val="uk-UA"/>
        </w:rPr>
        <w:t>01</w:t>
      </w:r>
      <w:r w:rsidRPr="00AE14F7">
        <w:rPr>
          <w:lang w:val="uk-UA"/>
        </w:rPr>
        <w:t>.08.201</w:t>
      </w:r>
      <w:r>
        <w:rPr>
          <w:lang w:val="uk-UA"/>
        </w:rPr>
        <w:t>7</w:t>
      </w:r>
    </w:p>
    <w:p w:rsidR="002B4686" w:rsidRDefault="002B4686" w:rsidP="00A50E21">
      <w:pPr>
        <w:spacing w:line="360" w:lineRule="auto"/>
        <w:jc w:val="both"/>
        <w:rPr>
          <w:lang w:val="uk-UA"/>
        </w:rPr>
      </w:pPr>
      <w:r>
        <w:rPr>
          <w:lang w:val="uk-UA"/>
        </w:rPr>
        <w:t>8.3. Завершити підготовку навчальних закладів до роботи в осінньо-зимовий період, ужити заходів до виконання програм з енергозбереження.</w:t>
      </w:r>
    </w:p>
    <w:p w:rsidR="002B4686" w:rsidRDefault="002B4686" w:rsidP="00A50E21">
      <w:pPr>
        <w:spacing w:line="360" w:lineRule="auto"/>
        <w:jc w:val="right"/>
        <w:rPr>
          <w:lang w:val="uk-UA"/>
        </w:rPr>
      </w:pPr>
      <w:r>
        <w:rPr>
          <w:lang w:val="uk-UA"/>
        </w:rPr>
        <w:t>До 01.10.2017</w:t>
      </w:r>
    </w:p>
    <w:p w:rsidR="002B4686" w:rsidRDefault="002B4686" w:rsidP="00A50E21">
      <w:pPr>
        <w:spacing w:line="360" w:lineRule="auto"/>
        <w:jc w:val="both"/>
        <w:rPr>
          <w:lang w:val="uk-UA"/>
        </w:rPr>
      </w:pPr>
      <w:r>
        <w:rPr>
          <w:lang w:val="uk-UA"/>
        </w:rPr>
        <w:t>8.4. Завершити організований набір учнів до 1-х класів загальноосвітніх навчальних закладів, забезпечити максимальну наповнюваність (раціональне формування мережі) інших класів навчальних закладів системи загальної середньої освіти відповідно до нормативних вимог.</w:t>
      </w:r>
    </w:p>
    <w:p w:rsidR="002B4686" w:rsidRDefault="002B4686" w:rsidP="00A50E21">
      <w:pPr>
        <w:spacing w:line="360" w:lineRule="auto"/>
        <w:jc w:val="right"/>
        <w:rPr>
          <w:lang w:val="uk-UA"/>
        </w:rPr>
      </w:pPr>
      <w:r>
        <w:rPr>
          <w:lang w:val="uk-UA"/>
        </w:rPr>
        <w:t>До 05.09.2017</w:t>
      </w:r>
    </w:p>
    <w:p w:rsidR="002B4686" w:rsidRDefault="002B4686" w:rsidP="00840EF5">
      <w:pPr>
        <w:spacing w:line="360" w:lineRule="auto"/>
        <w:jc w:val="both"/>
        <w:rPr>
          <w:lang w:val="uk-UA"/>
        </w:rPr>
      </w:pPr>
      <w:r>
        <w:rPr>
          <w:lang w:val="uk-UA"/>
        </w:rPr>
        <w:t>8.5. Затвердити мережу навчального закладу на 2017/2018 навчальний рік станом на 05.09.2017.</w:t>
      </w:r>
    </w:p>
    <w:p w:rsidR="002B4686" w:rsidRDefault="002B4686" w:rsidP="00A50E21">
      <w:pPr>
        <w:spacing w:line="360" w:lineRule="auto"/>
        <w:jc w:val="both"/>
        <w:rPr>
          <w:lang w:val="uk-UA"/>
        </w:rPr>
      </w:pPr>
      <w:r>
        <w:rPr>
          <w:lang w:val="uk-UA"/>
        </w:rPr>
        <w:t xml:space="preserve">8.6. Ужити заходів щодо підтримки в актуальному стані кожним дошкільним, загальноосвітнім та позашкільним навчальним закладом власних веб-сайтів. </w:t>
      </w:r>
    </w:p>
    <w:p w:rsidR="002B4686" w:rsidRDefault="002B4686" w:rsidP="00A50E21">
      <w:pPr>
        <w:spacing w:line="360" w:lineRule="auto"/>
        <w:jc w:val="right"/>
        <w:rPr>
          <w:lang w:val="uk-UA"/>
        </w:rPr>
      </w:pPr>
      <w:r>
        <w:rPr>
          <w:lang w:val="uk-UA"/>
        </w:rPr>
        <w:t>Протягом 2017/2018 навчального року</w:t>
      </w:r>
    </w:p>
    <w:p w:rsidR="002B4686" w:rsidRPr="00804245" w:rsidRDefault="002B4686" w:rsidP="00B04DD5">
      <w:pPr>
        <w:widowControl w:val="0"/>
        <w:tabs>
          <w:tab w:val="left" w:pos="1680"/>
        </w:tabs>
        <w:spacing w:line="360" w:lineRule="auto"/>
        <w:ind w:right="-23"/>
        <w:jc w:val="both"/>
        <w:rPr>
          <w:lang w:val="uk-UA"/>
        </w:rPr>
      </w:pPr>
      <w:r>
        <w:rPr>
          <w:lang w:val="uk-UA"/>
        </w:rPr>
        <w:t>8.7</w:t>
      </w:r>
      <w:r w:rsidRPr="00804245">
        <w:rPr>
          <w:lang w:val="uk-UA"/>
        </w:rPr>
        <w:t xml:space="preserve">. Організувати та провести урочисті заходи з нагоди святкування Дня </w:t>
      </w:r>
      <w:r w:rsidRPr="00746AAD">
        <w:rPr>
          <w:lang w:val="uk-UA"/>
        </w:rPr>
        <w:t>знань,</w:t>
      </w:r>
      <w:r w:rsidRPr="00804245">
        <w:rPr>
          <w:lang w:val="uk-UA"/>
        </w:rPr>
        <w:t xml:space="preserve">  за участю представників районних державних адміністрацій, керівників органів місцевого самоврядування, депутатів різних рівнів, представників підприємств, організацій, установ і батьківської громадськості.</w:t>
      </w:r>
    </w:p>
    <w:p w:rsidR="002B4686" w:rsidRDefault="002B4686" w:rsidP="00B04DD5">
      <w:pPr>
        <w:spacing w:line="360" w:lineRule="auto"/>
        <w:jc w:val="right"/>
        <w:rPr>
          <w:lang w:val="uk-UA"/>
        </w:rPr>
      </w:pPr>
      <w:r w:rsidRPr="00804245">
        <w:rPr>
          <w:lang w:val="uk-UA"/>
        </w:rPr>
        <w:t>01.09.201</w:t>
      </w:r>
      <w:r>
        <w:rPr>
          <w:lang w:val="uk-UA"/>
        </w:rPr>
        <w:t>7</w:t>
      </w:r>
    </w:p>
    <w:p w:rsidR="002B4686" w:rsidRDefault="002B4686" w:rsidP="00A50E21">
      <w:pPr>
        <w:spacing w:line="360" w:lineRule="auto"/>
        <w:jc w:val="both"/>
        <w:rPr>
          <w:lang w:val="uk-UA"/>
        </w:rPr>
      </w:pPr>
      <w:r>
        <w:rPr>
          <w:lang w:val="uk-UA"/>
        </w:rPr>
        <w:t>8.8. Здійснити аналіз працевлаштування та подальшого навчання учнів 9-х та випускників 11(12)-х класів загальноосвітніх навчальних закладів, зібрати підтверджувальні документи.</w:t>
      </w:r>
    </w:p>
    <w:p w:rsidR="002B4686" w:rsidRDefault="002B4686" w:rsidP="00A50E21">
      <w:pPr>
        <w:spacing w:line="360" w:lineRule="auto"/>
        <w:jc w:val="right"/>
        <w:rPr>
          <w:lang w:val="uk-UA"/>
        </w:rPr>
      </w:pPr>
      <w:r>
        <w:rPr>
          <w:lang w:val="uk-UA"/>
        </w:rPr>
        <w:t>До 01.09.2017</w:t>
      </w:r>
    </w:p>
    <w:p w:rsidR="002B4686" w:rsidRDefault="002B4686" w:rsidP="00F110E5">
      <w:pPr>
        <w:spacing w:line="360" w:lineRule="auto"/>
        <w:rPr>
          <w:lang w:val="uk-UA"/>
        </w:rPr>
      </w:pPr>
      <w:r>
        <w:rPr>
          <w:lang w:val="uk-UA"/>
        </w:rPr>
        <w:t>8.9. Забезпечити      комплектування      мережі    гуртків   (груп)    позашкільних навчальних закладів.</w:t>
      </w:r>
    </w:p>
    <w:p w:rsidR="002B4686" w:rsidRDefault="002B4686" w:rsidP="00A50E21">
      <w:pPr>
        <w:spacing w:line="360" w:lineRule="auto"/>
        <w:jc w:val="right"/>
        <w:rPr>
          <w:lang w:val="uk-UA"/>
        </w:rPr>
      </w:pPr>
      <w:r>
        <w:rPr>
          <w:lang w:val="uk-UA"/>
        </w:rPr>
        <w:t>До 15.09.2017</w:t>
      </w:r>
    </w:p>
    <w:p w:rsidR="002B4686" w:rsidRDefault="002B4686" w:rsidP="00B04DD5">
      <w:pPr>
        <w:spacing w:line="360" w:lineRule="auto"/>
        <w:jc w:val="both"/>
        <w:rPr>
          <w:lang w:val="uk-UA"/>
        </w:rPr>
      </w:pPr>
      <w:r>
        <w:rPr>
          <w:lang w:val="uk-UA"/>
        </w:rPr>
        <w:t>8.10. Спільно з відповідними органами охорони здоров’я забезпечити проведення профілактичних медичних оглядів дітей, учнів та вчителів.</w:t>
      </w:r>
    </w:p>
    <w:p w:rsidR="002B4686" w:rsidRDefault="002B4686" w:rsidP="00B04DD5">
      <w:pPr>
        <w:spacing w:line="360" w:lineRule="auto"/>
        <w:jc w:val="right"/>
        <w:rPr>
          <w:lang w:val="uk-UA"/>
        </w:rPr>
      </w:pPr>
      <w:r>
        <w:rPr>
          <w:lang w:val="uk-UA"/>
        </w:rPr>
        <w:t>До 01.09.2017</w:t>
      </w:r>
    </w:p>
    <w:p w:rsidR="002B4686" w:rsidRDefault="002B4686" w:rsidP="00B04DD5">
      <w:pPr>
        <w:tabs>
          <w:tab w:val="left" w:pos="567"/>
        </w:tabs>
        <w:spacing w:line="360" w:lineRule="auto"/>
        <w:jc w:val="both"/>
        <w:rPr>
          <w:lang w:val="uk-UA"/>
        </w:rPr>
      </w:pPr>
      <w:r>
        <w:rPr>
          <w:lang w:val="uk-UA"/>
        </w:rPr>
        <w:t>8.11. Ужити заходів для оперативного отримання у відділі освіти та доставки підручників, посібників та іншої навчальної літератури до загальноосвітніх навчальних закладів.</w:t>
      </w:r>
    </w:p>
    <w:p w:rsidR="002B4686" w:rsidRDefault="002B4686" w:rsidP="00B04DD5">
      <w:pPr>
        <w:spacing w:line="360" w:lineRule="auto"/>
        <w:jc w:val="right"/>
        <w:rPr>
          <w:lang w:val="uk-UA"/>
        </w:rPr>
      </w:pPr>
      <w:r>
        <w:rPr>
          <w:lang w:val="uk-UA"/>
        </w:rPr>
        <w:t>Серпень-вересень 2017 року</w:t>
      </w:r>
    </w:p>
    <w:p w:rsidR="002B4686" w:rsidRDefault="002B4686" w:rsidP="00B04DD5">
      <w:pPr>
        <w:spacing w:line="360" w:lineRule="auto"/>
        <w:jc w:val="both"/>
        <w:rPr>
          <w:lang w:val="uk-UA"/>
        </w:rPr>
      </w:pPr>
      <w:r>
        <w:rPr>
          <w:lang w:val="uk-UA"/>
        </w:rPr>
        <w:t>8.12. Забезпечити неухильне виконання постанови Кабінету Міністрів України від 12.04.2000 № 646 «Про затвердження Інструкції з обліку дітей і підлітків шкільного віку», ужити заходів щодо повного охоплення дітей і підлітків шкільного віку різними формами навчання.</w:t>
      </w:r>
    </w:p>
    <w:p w:rsidR="002B4686" w:rsidRDefault="002B4686" w:rsidP="00B04DD5">
      <w:pPr>
        <w:spacing w:line="360" w:lineRule="auto"/>
        <w:ind w:firstLine="4253"/>
        <w:jc w:val="right"/>
        <w:rPr>
          <w:lang w:val="uk-UA"/>
        </w:rPr>
      </w:pPr>
      <w:r>
        <w:rPr>
          <w:lang w:val="uk-UA"/>
        </w:rPr>
        <w:t>Протягом 2017/2018 навчального року</w:t>
      </w:r>
    </w:p>
    <w:p w:rsidR="002B4686" w:rsidRDefault="002B4686" w:rsidP="00840EF5">
      <w:pPr>
        <w:spacing w:line="360" w:lineRule="auto"/>
        <w:jc w:val="both"/>
        <w:rPr>
          <w:lang w:val="uk-UA"/>
        </w:rPr>
      </w:pPr>
      <w:r>
        <w:rPr>
          <w:lang w:val="uk-UA"/>
        </w:rPr>
        <w:t>8.13. Забезпечити право на освіту та інтеграцію в соціум дітей з інвалідністю та дітей з особливими освітніми потребами, шляхом запровадження інклюзивного навчання.</w:t>
      </w:r>
    </w:p>
    <w:p w:rsidR="002B4686" w:rsidRDefault="002B4686" w:rsidP="00595D33">
      <w:pPr>
        <w:spacing w:line="360" w:lineRule="auto"/>
        <w:jc w:val="right"/>
        <w:rPr>
          <w:lang w:val="uk-UA"/>
        </w:rPr>
      </w:pPr>
      <w:r>
        <w:rPr>
          <w:lang w:val="uk-UA"/>
        </w:rPr>
        <w:t>З 01.09.2017</w:t>
      </w:r>
    </w:p>
    <w:p w:rsidR="002B4686" w:rsidRPr="00B47DEA" w:rsidRDefault="002B4686" w:rsidP="00B04DD5">
      <w:pPr>
        <w:widowControl w:val="0"/>
        <w:tabs>
          <w:tab w:val="left" w:pos="1680"/>
        </w:tabs>
        <w:spacing w:line="360" w:lineRule="auto"/>
        <w:ind w:right="-23"/>
        <w:jc w:val="both"/>
        <w:rPr>
          <w:lang w:val="uk-UA"/>
        </w:rPr>
      </w:pPr>
      <w:r>
        <w:rPr>
          <w:lang w:val="uk-UA"/>
        </w:rPr>
        <w:t>8.14</w:t>
      </w:r>
      <w:r w:rsidRPr="00B47DEA">
        <w:rPr>
          <w:lang w:val="uk-UA"/>
        </w:rPr>
        <w:t>. Установити щоденний контроль за відвідуванням учнями навчальних занять у загальноосвітніх навчальних закладах та не допускати випадків безпідставного пропуску учнями уроків.</w:t>
      </w:r>
      <w:r>
        <w:rPr>
          <w:lang w:val="uk-UA"/>
        </w:rPr>
        <w:t xml:space="preserve"> Здійснювати щоденний контроль за відвідуванням дітьми дошкільних навчальних закладів.</w:t>
      </w:r>
    </w:p>
    <w:p w:rsidR="002B4686" w:rsidRPr="00B47DEA" w:rsidRDefault="002B4686" w:rsidP="00B04DD5">
      <w:pPr>
        <w:widowControl w:val="0"/>
        <w:spacing w:line="360" w:lineRule="auto"/>
        <w:ind w:left="4515" w:right="-23"/>
        <w:jc w:val="right"/>
        <w:rPr>
          <w:lang w:val="uk-UA"/>
        </w:rPr>
      </w:pPr>
      <w:r>
        <w:rPr>
          <w:lang w:val="uk-UA"/>
        </w:rPr>
        <w:t>Протягом 2017/2018</w:t>
      </w:r>
      <w:r w:rsidRPr="00B47DEA">
        <w:rPr>
          <w:lang w:val="uk-UA"/>
        </w:rPr>
        <w:t xml:space="preserve"> навчального року </w:t>
      </w:r>
    </w:p>
    <w:p w:rsidR="002B4686" w:rsidRPr="002951BF" w:rsidRDefault="002B4686" w:rsidP="00B04DD5">
      <w:pPr>
        <w:spacing w:line="360" w:lineRule="auto"/>
        <w:jc w:val="both"/>
        <w:rPr>
          <w:lang w:val="uk-UA"/>
        </w:rPr>
      </w:pPr>
      <w:r w:rsidRPr="002951BF">
        <w:rPr>
          <w:lang w:val="uk-UA"/>
        </w:rPr>
        <w:t>8.1</w:t>
      </w:r>
      <w:r>
        <w:rPr>
          <w:lang w:val="uk-UA"/>
        </w:rPr>
        <w:t>5</w:t>
      </w:r>
      <w:r w:rsidRPr="002951BF">
        <w:rPr>
          <w:lang w:val="uk-UA"/>
        </w:rPr>
        <w:t>. Забезпечити своєчасний і в повному обсязі облік дітей дошкільного віку із проведенням аналізу стану охоплення різними формами дошкільної освіти дітей.</w:t>
      </w:r>
    </w:p>
    <w:p w:rsidR="002B4686" w:rsidRDefault="002B4686" w:rsidP="00B04DD5">
      <w:pPr>
        <w:spacing w:line="360" w:lineRule="auto"/>
        <w:jc w:val="right"/>
        <w:rPr>
          <w:lang w:val="uk-UA"/>
        </w:rPr>
      </w:pPr>
      <w:r w:rsidRPr="002951BF">
        <w:rPr>
          <w:lang w:val="uk-UA"/>
        </w:rPr>
        <w:t>До 25.09.201</w:t>
      </w:r>
      <w:r>
        <w:rPr>
          <w:lang w:val="uk-UA"/>
        </w:rPr>
        <w:t>7</w:t>
      </w:r>
    </w:p>
    <w:p w:rsidR="002B4686" w:rsidRDefault="002B4686" w:rsidP="002951BF">
      <w:pPr>
        <w:spacing w:line="360" w:lineRule="auto"/>
        <w:jc w:val="both"/>
        <w:rPr>
          <w:lang w:val="uk-UA"/>
        </w:rPr>
      </w:pPr>
      <w:r>
        <w:rPr>
          <w:lang w:val="uk-UA"/>
        </w:rPr>
        <w:t>8.16. Забезпечити надання обов</w:t>
      </w:r>
      <w:r w:rsidRPr="002951BF">
        <w:rPr>
          <w:lang w:val="uk-UA"/>
        </w:rPr>
        <w:t>’</w:t>
      </w:r>
      <w:r>
        <w:rPr>
          <w:lang w:val="uk-UA"/>
        </w:rPr>
        <w:t>язкової дошкільної освіти дітям п</w:t>
      </w:r>
      <w:r w:rsidRPr="002951BF">
        <w:rPr>
          <w:lang w:val="uk-UA"/>
        </w:rPr>
        <w:t>’</w:t>
      </w:r>
      <w:r>
        <w:rPr>
          <w:lang w:val="uk-UA"/>
        </w:rPr>
        <w:t>ятирічного віку шляхом організації різних форм.</w:t>
      </w:r>
    </w:p>
    <w:p w:rsidR="002B4686" w:rsidRPr="002951BF" w:rsidRDefault="002B4686" w:rsidP="002951BF">
      <w:pPr>
        <w:spacing w:line="360" w:lineRule="auto"/>
        <w:jc w:val="right"/>
        <w:rPr>
          <w:lang w:val="uk-UA"/>
        </w:rPr>
      </w:pPr>
      <w:r>
        <w:rPr>
          <w:lang w:val="uk-UA"/>
        </w:rPr>
        <w:t>До 25.09.2017</w:t>
      </w:r>
    </w:p>
    <w:p w:rsidR="002B4686" w:rsidRDefault="002B4686" w:rsidP="00B04DD5">
      <w:pPr>
        <w:spacing w:line="360" w:lineRule="auto"/>
        <w:jc w:val="both"/>
        <w:rPr>
          <w:lang w:val="uk-UA"/>
        </w:rPr>
      </w:pPr>
      <w:r>
        <w:rPr>
          <w:lang w:val="uk-UA"/>
        </w:rPr>
        <w:t>8.17. Здійснювати своєчасну передплату дошкільними, загальноосвітніми та позашкільними навчальними закладами офіційних та фахових видань.</w:t>
      </w:r>
    </w:p>
    <w:p w:rsidR="002B4686" w:rsidRDefault="002B4686" w:rsidP="00B04DD5">
      <w:pPr>
        <w:spacing w:line="360" w:lineRule="auto"/>
        <w:jc w:val="right"/>
        <w:rPr>
          <w:lang w:val="uk-UA"/>
        </w:rPr>
      </w:pPr>
      <w:r>
        <w:rPr>
          <w:lang w:val="uk-UA"/>
        </w:rPr>
        <w:t>Протягом 2017/2018 навчального року</w:t>
      </w:r>
    </w:p>
    <w:p w:rsidR="002B4686" w:rsidRDefault="002B4686" w:rsidP="00B04DD5">
      <w:pPr>
        <w:spacing w:line="360" w:lineRule="auto"/>
        <w:jc w:val="both"/>
        <w:rPr>
          <w:lang w:val="uk-UA"/>
        </w:rPr>
      </w:pPr>
      <w:r>
        <w:rPr>
          <w:lang w:val="uk-UA"/>
        </w:rPr>
        <w:t>8.18. Здійснювати особистий контроль за підвезенням до місць навчання і у зворотному напрямку учнів (вихованців) та педагогічних працівників навчальних закладів у сільській місцевості, які цього потребують (у випадку змін в організації підвозу письмово інформувати відділ освіти).</w:t>
      </w:r>
    </w:p>
    <w:p w:rsidR="002B4686" w:rsidRDefault="002B4686" w:rsidP="00B04DD5">
      <w:pPr>
        <w:spacing w:line="360" w:lineRule="auto"/>
        <w:jc w:val="right"/>
        <w:rPr>
          <w:lang w:val="uk-UA"/>
        </w:rPr>
      </w:pPr>
      <w:r>
        <w:rPr>
          <w:lang w:val="uk-UA"/>
        </w:rPr>
        <w:t>Протягом 2017/2018 навчального року</w:t>
      </w:r>
    </w:p>
    <w:p w:rsidR="002B4686" w:rsidRDefault="002B4686" w:rsidP="00E52478">
      <w:pPr>
        <w:spacing w:line="360" w:lineRule="auto"/>
        <w:jc w:val="both"/>
        <w:rPr>
          <w:lang w:val="uk-UA"/>
        </w:rPr>
      </w:pPr>
      <w:r>
        <w:rPr>
          <w:lang w:val="uk-UA"/>
        </w:rPr>
        <w:t>8.19. Ужити заходів щодо забезпечення вільного доступу маломобільних груп населення до приміщень навчальних закладів.</w:t>
      </w:r>
    </w:p>
    <w:p w:rsidR="002B4686" w:rsidRDefault="002B4686" w:rsidP="00B4681D">
      <w:pPr>
        <w:spacing w:line="360" w:lineRule="auto"/>
        <w:jc w:val="right"/>
        <w:rPr>
          <w:lang w:val="uk-UA"/>
        </w:rPr>
      </w:pPr>
      <w:r>
        <w:rPr>
          <w:lang w:val="uk-UA"/>
        </w:rPr>
        <w:t>Протягом 2017/2018 навчального року</w:t>
      </w:r>
    </w:p>
    <w:p w:rsidR="002B4686" w:rsidRDefault="002B4686" w:rsidP="00B04DD5">
      <w:pPr>
        <w:spacing w:line="360" w:lineRule="auto"/>
        <w:jc w:val="both"/>
        <w:rPr>
          <w:lang w:val="uk-UA"/>
        </w:rPr>
      </w:pPr>
      <w:r>
        <w:rPr>
          <w:lang w:val="uk-UA"/>
        </w:rPr>
        <w:t>8.20. Провести педагогічні ради у дошкільних, загальноосвітніх та позашкільних навчальних закладах за темою «Пріоритетні завдання педагогічних колективів щодо створення інноваційного освітнього простору Нової української школи».</w:t>
      </w:r>
    </w:p>
    <w:p w:rsidR="002B4686" w:rsidRDefault="002B4686" w:rsidP="00B04DD5">
      <w:pPr>
        <w:spacing w:line="360" w:lineRule="auto"/>
        <w:jc w:val="right"/>
        <w:rPr>
          <w:lang w:val="uk-UA"/>
        </w:rPr>
      </w:pPr>
      <w:r w:rsidRPr="007653B4">
        <w:rPr>
          <w:lang w:val="uk-UA"/>
        </w:rPr>
        <w:t>3</w:t>
      </w:r>
      <w:r>
        <w:rPr>
          <w:lang w:val="uk-UA"/>
        </w:rPr>
        <w:t>1</w:t>
      </w:r>
      <w:r w:rsidRPr="007653B4">
        <w:rPr>
          <w:lang w:val="uk-UA"/>
        </w:rPr>
        <w:t>.08.201</w:t>
      </w:r>
      <w:r>
        <w:rPr>
          <w:lang w:val="uk-UA"/>
        </w:rPr>
        <w:t>7</w:t>
      </w:r>
    </w:p>
    <w:p w:rsidR="002B4686" w:rsidRDefault="002B4686" w:rsidP="00A50E21">
      <w:pPr>
        <w:spacing w:line="360" w:lineRule="auto"/>
        <w:jc w:val="both"/>
        <w:rPr>
          <w:lang w:val="uk-UA"/>
        </w:rPr>
      </w:pPr>
      <w:r>
        <w:rPr>
          <w:lang w:val="uk-UA"/>
        </w:rPr>
        <w:t xml:space="preserve">8.21. Забезпечити оперативне звітування до відділу освіти </w:t>
      </w:r>
      <w:bookmarkStart w:id="0" w:name="_GoBack"/>
      <w:bookmarkEnd w:id="0"/>
      <w:r>
        <w:rPr>
          <w:lang w:val="uk-UA"/>
        </w:rPr>
        <w:t>районної державної адміністрації (Трусова Н.І) про початок 2017/2018 навчального року.</w:t>
      </w:r>
    </w:p>
    <w:p w:rsidR="002B4686" w:rsidRDefault="002B4686" w:rsidP="00A50E21">
      <w:pPr>
        <w:spacing w:line="360" w:lineRule="auto"/>
        <w:jc w:val="right"/>
        <w:rPr>
          <w:lang w:val="uk-UA"/>
        </w:rPr>
      </w:pPr>
      <w:r>
        <w:rPr>
          <w:lang w:val="uk-UA"/>
        </w:rPr>
        <w:t>01.09.2017 до 9:00</w:t>
      </w:r>
    </w:p>
    <w:p w:rsidR="002B4686" w:rsidRDefault="002B4686" w:rsidP="00994001">
      <w:pPr>
        <w:spacing w:line="360" w:lineRule="auto"/>
        <w:jc w:val="both"/>
        <w:rPr>
          <w:lang w:val="uk-UA"/>
        </w:rPr>
      </w:pPr>
      <w:r>
        <w:rPr>
          <w:lang w:val="uk-UA"/>
        </w:rPr>
        <w:t>8.22. Забезпечити оперативне звітування до відділу освіти районної державної адміністрації (куратору) про стан справ у навчальному закладі протягом навчального року.</w:t>
      </w:r>
    </w:p>
    <w:p w:rsidR="002B4686" w:rsidRDefault="002B4686" w:rsidP="00994001">
      <w:pPr>
        <w:spacing w:line="360" w:lineRule="auto"/>
        <w:jc w:val="right"/>
        <w:rPr>
          <w:lang w:val="uk-UA"/>
        </w:rPr>
      </w:pPr>
      <w:r>
        <w:rPr>
          <w:lang w:val="uk-UA"/>
        </w:rPr>
        <w:t>Щопонеділка до 08.15</w:t>
      </w:r>
    </w:p>
    <w:p w:rsidR="002B4686" w:rsidRPr="00994001" w:rsidRDefault="002B4686" w:rsidP="00994001">
      <w:pPr>
        <w:spacing w:line="360" w:lineRule="auto"/>
        <w:jc w:val="right"/>
        <w:rPr>
          <w:lang w:val="uk-UA"/>
        </w:rPr>
      </w:pPr>
      <w:r>
        <w:rPr>
          <w:lang w:val="uk-UA"/>
        </w:rPr>
        <w:t>Щоп</w:t>
      </w:r>
      <w:r w:rsidRPr="007A28F4">
        <w:t>’</w:t>
      </w:r>
      <w:r>
        <w:rPr>
          <w:lang w:val="uk-UA"/>
        </w:rPr>
        <w:t>ятниці до 15.45</w:t>
      </w:r>
    </w:p>
    <w:p w:rsidR="002B4686" w:rsidRPr="00FC0471" w:rsidRDefault="002B4686" w:rsidP="0096243D">
      <w:pPr>
        <w:tabs>
          <w:tab w:val="left" w:pos="432"/>
        </w:tabs>
        <w:spacing w:line="384" w:lineRule="auto"/>
        <w:jc w:val="both"/>
        <w:rPr>
          <w:lang w:val="uk-UA"/>
        </w:rPr>
      </w:pPr>
      <w:r>
        <w:rPr>
          <w:lang w:val="uk-UA"/>
        </w:rPr>
        <w:t xml:space="preserve">9. </w:t>
      </w:r>
      <w:r w:rsidRPr="00FC0471">
        <w:rPr>
          <w:lang w:val="uk-UA"/>
        </w:rPr>
        <w:t xml:space="preserve">Контроль за виконанням </w:t>
      </w:r>
      <w:r>
        <w:rPr>
          <w:lang w:val="uk-UA"/>
        </w:rPr>
        <w:t xml:space="preserve">даного </w:t>
      </w:r>
      <w:r w:rsidRPr="00FC0471">
        <w:rPr>
          <w:lang w:val="uk-UA"/>
        </w:rPr>
        <w:t xml:space="preserve">наказу </w:t>
      </w:r>
      <w:r>
        <w:rPr>
          <w:lang w:val="uk-UA"/>
        </w:rPr>
        <w:t>залишаю за собою</w:t>
      </w:r>
      <w:r w:rsidRPr="00FC0471">
        <w:rPr>
          <w:lang w:val="uk-UA"/>
        </w:rPr>
        <w:t>.</w:t>
      </w:r>
    </w:p>
    <w:p w:rsidR="002B4686" w:rsidRDefault="002B4686" w:rsidP="00633FB6">
      <w:pPr>
        <w:ind w:right="-1"/>
        <w:jc w:val="both"/>
        <w:rPr>
          <w:b/>
          <w:bCs/>
          <w:lang w:val="uk-UA"/>
        </w:rPr>
      </w:pPr>
    </w:p>
    <w:p w:rsidR="002B4686" w:rsidRDefault="002B4686" w:rsidP="00633FB6">
      <w:pPr>
        <w:ind w:right="-1"/>
        <w:jc w:val="both"/>
        <w:rPr>
          <w:b/>
          <w:bCs/>
          <w:lang w:val="uk-UA"/>
        </w:rPr>
      </w:pPr>
      <w:r>
        <w:rPr>
          <w:b/>
          <w:bCs/>
          <w:lang w:val="uk-UA"/>
        </w:rPr>
        <w:t xml:space="preserve">Начальник </w:t>
      </w:r>
    </w:p>
    <w:p w:rsidR="002B4686" w:rsidRDefault="002B4686" w:rsidP="00633FB6">
      <w:pPr>
        <w:ind w:right="-1"/>
        <w:jc w:val="both"/>
        <w:rPr>
          <w:b/>
          <w:bCs/>
          <w:lang w:val="uk-UA"/>
        </w:rPr>
      </w:pPr>
      <w:r>
        <w:rPr>
          <w:b/>
          <w:bCs/>
          <w:lang w:val="uk-UA"/>
        </w:rPr>
        <w:t>відділу освіти                                                                                         В.В. Новосел</w:t>
      </w:r>
    </w:p>
    <w:p w:rsidR="002B4686" w:rsidRDefault="002B4686" w:rsidP="00633FB6">
      <w:pPr>
        <w:ind w:right="-1"/>
        <w:jc w:val="both"/>
        <w:rPr>
          <w:b/>
          <w:bCs/>
          <w:lang w:val="uk-UA"/>
        </w:rPr>
      </w:pPr>
    </w:p>
    <w:p w:rsidR="002B4686" w:rsidRPr="002B6D39" w:rsidRDefault="002B4686" w:rsidP="00633FB6">
      <w:pPr>
        <w:ind w:right="-1"/>
        <w:jc w:val="both"/>
        <w:rPr>
          <w:sz w:val="24"/>
          <w:szCs w:val="24"/>
          <w:lang w:val="uk-UA"/>
        </w:rPr>
      </w:pPr>
      <w:r w:rsidRPr="002B6D39">
        <w:rPr>
          <w:bCs/>
          <w:sz w:val="24"/>
          <w:szCs w:val="24"/>
          <w:lang w:val="uk-UA"/>
        </w:rPr>
        <w:t>Трусова,  5  29  20</w:t>
      </w: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p>
    <w:p w:rsidR="002B4686" w:rsidRDefault="002B4686" w:rsidP="0096243D">
      <w:pPr>
        <w:ind w:right="-22"/>
        <w:jc w:val="both"/>
        <w:rPr>
          <w:lang w:val="uk-UA"/>
        </w:rPr>
      </w:pPr>
      <w:r w:rsidRPr="00217A0D">
        <w:rPr>
          <w:lang w:val="uk-UA"/>
        </w:rPr>
        <w:t>З наказом</w:t>
      </w:r>
      <w:r>
        <w:rPr>
          <w:lang w:val="uk-UA"/>
        </w:rPr>
        <w:t xml:space="preserve"> від 04</w:t>
      </w:r>
      <w:r w:rsidRPr="00217A0D">
        <w:rPr>
          <w:lang w:val="uk-UA"/>
        </w:rPr>
        <w:t>.0</w:t>
      </w:r>
      <w:r>
        <w:rPr>
          <w:lang w:val="uk-UA"/>
        </w:rPr>
        <w:t>8</w:t>
      </w:r>
      <w:r w:rsidRPr="00217A0D">
        <w:rPr>
          <w:lang w:val="uk-UA"/>
        </w:rPr>
        <w:t>.201</w:t>
      </w:r>
      <w:r>
        <w:rPr>
          <w:lang w:val="uk-UA"/>
        </w:rPr>
        <w:t>7</w:t>
      </w:r>
      <w:r w:rsidRPr="00217A0D">
        <w:rPr>
          <w:lang w:val="uk-UA"/>
        </w:rPr>
        <w:t xml:space="preserve"> № </w:t>
      </w:r>
      <w:r>
        <w:rPr>
          <w:lang w:val="uk-UA"/>
        </w:rPr>
        <w:t xml:space="preserve">130 </w:t>
      </w:r>
      <w:r w:rsidRPr="00217A0D">
        <w:rPr>
          <w:lang w:val="uk-UA"/>
        </w:rPr>
        <w:t>ознайомлені:</w:t>
      </w:r>
    </w:p>
    <w:p w:rsidR="002B4686" w:rsidRDefault="002B4686" w:rsidP="0096243D">
      <w:pPr>
        <w:ind w:right="-22"/>
        <w:jc w:val="both"/>
        <w:rPr>
          <w:lang w:val="uk-UA"/>
        </w:rPr>
      </w:pPr>
    </w:p>
    <w:p w:rsidR="002B4686" w:rsidRDefault="002B4686" w:rsidP="002B6D39">
      <w:pPr>
        <w:ind w:left="360" w:hanging="360"/>
        <w:jc w:val="both"/>
        <w:rPr>
          <w:lang w:val="uk-UA"/>
        </w:rPr>
      </w:pPr>
      <w:r>
        <w:rPr>
          <w:lang w:val="uk-UA"/>
        </w:rPr>
        <w:t>_________________ Іванська Л.П.</w:t>
      </w:r>
    </w:p>
    <w:p w:rsidR="002B4686" w:rsidRDefault="002B4686" w:rsidP="002B6D39">
      <w:pPr>
        <w:ind w:left="360" w:hanging="360"/>
        <w:jc w:val="both"/>
        <w:rPr>
          <w:lang w:val="uk-UA"/>
        </w:rPr>
      </w:pPr>
      <w:r>
        <w:rPr>
          <w:lang w:val="uk-UA"/>
        </w:rPr>
        <w:t>_________________ Заворотня Н.М.</w:t>
      </w:r>
    </w:p>
    <w:p w:rsidR="002B4686" w:rsidRDefault="002B4686" w:rsidP="002B6D39">
      <w:pPr>
        <w:ind w:left="360" w:hanging="360"/>
        <w:jc w:val="both"/>
        <w:rPr>
          <w:lang w:val="uk-UA"/>
        </w:rPr>
      </w:pPr>
      <w:r>
        <w:rPr>
          <w:lang w:val="uk-UA"/>
        </w:rPr>
        <w:t>_________________ Стеценко Є.В.</w:t>
      </w:r>
    </w:p>
    <w:p w:rsidR="002B4686" w:rsidRDefault="002B4686" w:rsidP="002B6D39">
      <w:pPr>
        <w:ind w:left="360" w:hanging="360"/>
        <w:jc w:val="both"/>
      </w:pPr>
      <w:r>
        <w:t>_________________ Грєхова В.І.</w:t>
      </w:r>
    </w:p>
    <w:p w:rsidR="002B4686" w:rsidRDefault="002B4686" w:rsidP="002B6D39">
      <w:pPr>
        <w:ind w:left="360" w:hanging="360"/>
        <w:jc w:val="both"/>
      </w:pPr>
      <w:r>
        <w:t>_________________ Крикун С.А.</w:t>
      </w:r>
    </w:p>
    <w:p w:rsidR="002B4686" w:rsidRDefault="002B4686" w:rsidP="002B6D39">
      <w:pPr>
        <w:ind w:left="360" w:hanging="360"/>
        <w:jc w:val="both"/>
      </w:pPr>
      <w:r>
        <w:t>_________________ Сухоруков Ю.О.</w:t>
      </w:r>
    </w:p>
    <w:p w:rsidR="002B4686" w:rsidRDefault="002B4686" w:rsidP="002B6D39">
      <w:pPr>
        <w:ind w:left="360" w:hanging="360"/>
        <w:jc w:val="both"/>
      </w:pPr>
      <w:r>
        <w:t>_________________ Салащенко Т.В.</w:t>
      </w:r>
    </w:p>
    <w:p w:rsidR="002B4686" w:rsidRDefault="002B4686" w:rsidP="002B6D39">
      <w:pPr>
        <w:ind w:left="360" w:hanging="360"/>
        <w:jc w:val="both"/>
      </w:pPr>
      <w:r>
        <w:t>_________________ Зінченко В.О.</w:t>
      </w:r>
    </w:p>
    <w:p w:rsidR="002B4686" w:rsidRDefault="002B4686" w:rsidP="002B6D39">
      <w:pPr>
        <w:ind w:left="360" w:hanging="360"/>
        <w:jc w:val="both"/>
      </w:pPr>
      <w:r>
        <w:t>_________________ Сиротенко М.Г.</w:t>
      </w:r>
    </w:p>
    <w:p w:rsidR="002B4686" w:rsidRDefault="002B4686" w:rsidP="002B6D39">
      <w:pPr>
        <w:ind w:left="360" w:hanging="360"/>
        <w:jc w:val="both"/>
      </w:pPr>
      <w:r>
        <w:t>_________________ Омеляненко Т.М.</w:t>
      </w:r>
    </w:p>
    <w:p w:rsidR="002B4686" w:rsidRDefault="002B4686" w:rsidP="002B6D39">
      <w:pPr>
        <w:ind w:left="360" w:hanging="360"/>
        <w:jc w:val="both"/>
      </w:pPr>
      <w:r>
        <w:t>_________________ Костильова В.В.</w:t>
      </w:r>
    </w:p>
    <w:p w:rsidR="002B4686" w:rsidRDefault="002B4686" w:rsidP="002B6D39">
      <w:pPr>
        <w:ind w:left="360" w:hanging="360"/>
        <w:jc w:val="both"/>
      </w:pPr>
      <w:r>
        <w:t>_________________ Новікова Д.В.</w:t>
      </w:r>
    </w:p>
    <w:p w:rsidR="002B4686" w:rsidRDefault="002B4686" w:rsidP="002B6D39">
      <w:pPr>
        <w:ind w:left="360" w:hanging="360"/>
        <w:jc w:val="both"/>
      </w:pPr>
      <w:r>
        <w:t>_________________ Клименко В.В.</w:t>
      </w:r>
    </w:p>
    <w:p w:rsidR="002B4686" w:rsidRDefault="002B4686" w:rsidP="002B6D39">
      <w:pPr>
        <w:ind w:left="360" w:hanging="360"/>
        <w:jc w:val="both"/>
      </w:pPr>
      <w:r>
        <w:t>_________________ Кравченко А.І.</w:t>
      </w:r>
    </w:p>
    <w:p w:rsidR="002B4686" w:rsidRDefault="002B4686" w:rsidP="002B6D39">
      <w:pPr>
        <w:ind w:left="360" w:hanging="360"/>
        <w:jc w:val="both"/>
      </w:pPr>
      <w:r>
        <w:t>_________________ Богатир К.А.</w:t>
      </w:r>
    </w:p>
    <w:p w:rsidR="002B4686" w:rsidRDefault="002B4686" w:rsidP="002B6D39">
      <w:pPr>
        <w:ind w:left="360" w:hanging="360"/>
        <w:jc w:val="both"/>
      </w:pPr>
      <w:r>
        <w:t>_________________ Курильчик Н.Д.</w:t>
      </w:r>
    </w:p>
    <w:p w:rsidR="002B4686" w:rsidRDefault="002B4686" w:rsidP="002B6D39">
      <w:pPr>
        <w:ind w:left="360" w:hanging="360"/>
        <w:jc w:val="both"/>
      </w:pPr>
      <w:r>
        <w:t>_________________ Шаповал Н.Г.</w:t>
      </w:r>
    </w:p>
    <w:p w:rsidR="002B4686" w:rsidRDefault="002B4686" w:rsidP="002B6D39">
      <w:pPr>
        <w:ind w:left="360" w:hanging="360"/>
        <w:jc w:val="both"/>
      </w:pPr>
      <w:r>
        <w:t>_________________ Борщ О.І.</w:t>
      </w:r>
    </w:p>
    <w:p w:rsidR="002B4686" w:rsidRDefault="002B4686" w:rsidP="002B6D39">
      <w:pPr>
        <w:ind w:left="360" w:hanging="360"/>
        <w:jc w:val="both"/>
      </w:pPr>
      <w:r>
        <w:t>_________________ Тарасов В.В.</w:t>
      </w:r>
    </w:p>
    <w:p w:rsidR="002B4686" w:rsidRDefault="002B4686" w:rsidP="002B6D39">
      <w:pPr>
        <w:ind w:left="360" w:hanging="360"/>
        <w:jc w:val="both"/>
      </w:pPr>
      <w:r>
        <w:t>_________________ Калініна І.В.</w:t>
      </w:r>
    </w:p>
    <w:p w:rsidR="002B4686" w:rsidRDefault="002B4686" w:rsidP="002B6D39">
      <w:pPr>
        <w:ind w:left="360" w:hanging="360"/>
        <w:jc w:val="both"/>
      </w:pPr>
      <w:r>
        <w:t>_________________ Тироус В.А.</w:t>
      </w:r>
    </w:p>
    <w:p w:rsidR="002B4686" w:rsidRPr="00C8565A" w:rsidRDefault="002B4686" w:rsidP="002B6D39">
      <w:pPr>
        <w:ind w:left="360" w:hanging="360"/>
        <w:jc w:val="both"/>
      </w:pPr>
      <w:r w:rsidRPr="00C8565A">
        <w:t>_________________ Гамоліна О.В.</w:t>
      </w:r>
    </w:p>
    <w:p w:rsidR="002B4686" w:rsidRDefault="002B4686" w:rsidP="002B6D39">
      <w:pPr>
        <w:ind w:left="360" w:hanging="360"/>
        <w:jc w:val="both"/>
      </w:pPr>
      <w:r>
        <w:t>_________________ Бородіна І.В.</w:t>
      </w:r>
    </w:p>
    <w:p w:rsidR="002B4686" w:rsidRDefault="002B4686" w:rsidP="002B6D39">
      <w:pPr>
        <w:ind w:left="360" w:hanging="360"/>
        <w:jc w:val="both"/>
      </w:pPr>
      <w:r>
        <w:t>_________________ Крупка Н.М.</w:t>
      </w:r>
    </w:p>
    <w:p w:rsidR="002B4686" w:rsidRDefault="002B4686" w:rsidP="002B6D39">
      <w:pPr>
        <w:ind w:left="360" w:hanging="360"/>
        <w:jc w:val="both"/>
      </w:pPr>
      <w:r>
        <w:t>_________________ Конєва Л.С.</w:t>
      </w:r>
    </w:p>
    <w:p w:rsidR="002B4686" w:rsidRDefault="002B4686" w:rsidP="002B6D39">
      <w:pPr>
        <w:ind w:left="360" w:hanging="360"/>
        <w:jc w:val="both"/>
      </w:pPr>
      <w:r>
        <w:t>_________________ Чернова О.О.</w:t>
      </w:r>
    </w:p>
    <w:p w:rsidR="002B4686" w:rsidRPr="00CA1C4C" w:rsidRDefault="002B4686" w:rsidP="002B6D39">
      <w:pPr>
        <w:ind w:left="360" w:hanging="360"/>
        <w:jc w:val="both"/>
      </w:pPr>
      <w:r>
        <w:t xml:space="preserve">_________________ </w:t>
      </w:r>
      <w:r w:rsidRPr="00CA1C4C">
        <w:t>Демченко Л.Ш.</w:t>
      </w:r>
    </w:p>
    <w:p w:rsidR="002B4686" w:rsidRDefault="002B4686" w:rsidP="002B6D39">
      <w:pPr>
        <w:ind w:left="360" w:hanging="360"/>
        <w:jc w:val="both"/>
      </w:pPr>
      <w:r>
        <w:t>_________________ Терещенко Л.М.</w:t>
      </w:r>
    </w:p>
    <w:p w:rsidR="002B4686" w:rsidRDefault="002B4686" w:rsidP="002B6D39">
      <w:pPr>
        <w:ind w:left="360" w:hanging="360"/>
        <w:jc w:val="both"/>
      </w:pPr>
      <w:r>
        <w:t>_________________ Гаркавець Л.Г.</w:t>
      </w:r>
    </w:p>
    <w:p w:rsidR="002B4686" w:rsidRDefault="002B4686" w:rsidP="002B6D39">
      <w:pPr>
        <w:ind w:left="360" w:hanging="360"/>
        <w:jc w:val="both"/>
      </w:pPr>
      <w:r>
        <w:t>_________________ Федоркова Н.В.</w:t>
      </w:r>
    </w:p>
    <w:p w:rsidR="002B4686" w:rsidRPr="009A5B44" w:rsidRDefault="002B4686" w:rsidP="002B6D39">
      <w:pPr>
        <w:ind w:left="360" w:hanging="360"/>
        <w:jc w:val="both"/>
      </w:pPr>
      <w:r>
        <w:t xml:space="preserve">_________________ </w:t>
      </w:r>
      <w:r w:rsidRPr="009A5B44">
        <w:t>Лободовська Т</w:t>
      </w:r>
      <w:r>
        <w:t>.</w:t>
      </w:r>
      <w:r w:rsidRPr="009A5B44">
        <w:t>І</w:t>
      </w:r>
      <w:r>
        <w:t>.</w:t>
      </w:r>
    </w:p>
    <w:p w:rsidR="002B4686" w:rsidRPr="006E0BD4" w:rsidRDefault="002B4686" w:rsidP="002B6D39">
      <w:pPr>
        <w:ind w:left="360" w:hanging="360"/>
        <w:jc w:val="both"/>
      </w:pPr>
      <w:r>
        <w:t>_________________ Шафар Т.І.</w:t>
      </w:r>
    </w:p>
    <w:p w:rsidR="002B4686" w:rsidRDefault="002B4686" w:rsidP="002B6D39">
      <w:pPr>
        <w:ind w:left="360" w:hanging="360"/>
        <w:jc w:val="both"/>
      </w:pPr>
      <w:r>
        <w:t>_________________ Демчук Т.М.</w:t>
      </w:r>
    </w:p>
    <w:p w:rsidR="002B4686" w:rsidRDefault="002B4686" w:rsidP="002B6D39">
      <w:pPr>
        <w:ind w:left="360" w:hanging="360"/>
        <w:jc w:val="both"/>
      </w:pPr>
      <w:r>
        <w:t>_________________ Коток О.М.</w:t>
      </w:r>
    </w:p>
    <w:p w:rsidR="002B4686" w:rsidRDefault="002B4686" w:rsidP="002B6D39">
      <w:pPr>
        <w:ind w:left="360" w:hanging="360"/>
        <w:jc w:val="both"/>
      </w:pPr>
      <w:r>
        <w:t>_________________ Шаповал Н.А.</w:t>
      </w:r>
    </w:p>
    <w:p w:rsidR="002B4686" w:rsidRPr="005C65F3" w:rsidRDefault="002B4686" w:rsidP="002B6D39">
      <w:pPr>
        <w:ind w:left="360" w:hanging="360"/>
        <w:jc w:val="both"/>
      </w:pPr>
      <w:r>
        <w:t>_________________ Неділько Н.М.</w:t>
      </w:r>
    </w:p>
    <w:p w:rsidR="002B4686" w:rsidRPr="005C65F3" w:rsidRDefault="002B4686" w:rsidP="002B6D39">
      <w:pPr>
        <w:ind w:left="360" w:hanging="360"/>
        <w:jc w:val="both"/>
      </w:pPr>
      <w:r>
        <w:t>_________________ Бучна С.В.</w:t>
      </w:r>
    </w:p>
    <w:p w:rsidR="002B4686" w:rsidRDefault="002B4686" w:rsidP="002B6D39">
      <w:pPr>
        <w:ind w:left="360" w:hanging="360"/>
        <w:jc w:val="both"/>
        <w:rPr>
          <w:lang w:val="uk-UA"/>
        </w:rPr>
      </w:pPr>
      <w:r>
        <w:t>_________________ Тугай С.П.</w:t>
      </w:r>
    </w:p>
    <w:p w:rsidR="002B4686" w:rsidRDefault="002B4686" w:rsidP="002B6D39">
      <w:pPr>
        <w:ind w:left="360" w:hanging="360"/>
        <w:jc w:val="both"/>
        <w:rPr>
          <w:lang w:val="uk-UA"/>
        </w:rPr>
      </w:pPr>
      <w:r>
        <w:rPr>
          <w:lang w:val="uk-UA"/>
        </w:rPr>
        <w:t>_________________ Прищепа С.В.</w:t>
      </w:r>
    </w:p>
    <w:p w:rsidR="002B4686" w:rsidRPr="002B6D39" w:rsidRDefault="002B4686" w:rsidP="002B6D39">
      <w:pPr>
        <w:ind w:left="360" w:hanging="360"/>
        <w:jc w:val="both"/>
        <w:rPr>
          <w:lang w:val="uk-UA"/>
        </w:rPr>
      </w:pPr>
      <w:r>
        <w:rPr>
          <w:lang w:val="uk-UA"/>
        </w:rPr>
        <w:t>_________________ Желєзнова Т.Д.</w:t>
      </w:r>
    </w:p>
    <w:p w:rsidR="002B4686" w:rsidRDefault="002B4686" w:rsidP="002B6D39"/>
    <w:p w:rsidR="002B4686" w:rsidRDefault="002B4686" w:rsidP="002B6D39"/>
    <w:p w:rsidR="002B4686" w:rsidRDefault="002B4686" w:rsidP="002B6D39"/>
    <w:p w:rsidR="002B4686" w:rsidRDefault="002B4686" w:rsidP="0096243D">
      <w:pPr>
        <w:ind w:right="-22"/>
        <w:jc w:val="both"/>
        <w:rPr>
          <w:lang w:val="uk-UA"/>
        </w:rPr>
      </w:pPr>
    </w:p>
    <w:p w:rsidR="002B4686" w:rsidRDefault="002B4686" w:rsidP="0096243D">
      <w:pPr>
        <w:ind w:right="-22"/>
        <w:jc w:val="both"/>
        <w:rPr>
          <w:lang w:val="uk-UA"/>
        </w:rPr>
      </w:pPr>
    </w:p>
    <w:sectPr w:rsidR="002B4686" w:rsidSect="002B6D39">
      <w:headerReference w:type="default" r:id="rId8"/>
      <w:pgSz w:w="11906" w:h="16838"/>
      <w:pgMar w:top="289"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686" w:rsidRDefault="002B4686" w:rsidP="00EA4B87">
      <w:r>
        <w:separator/>
      </w:r>
    </w:p>
  </w:endnote>
  <w:endnote w:type="continuationSeparator" w:id="0">
    <w:p w:rsidR="002B4686" w:rsidRDefault="002B4686" w:rsidP="00EA4B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MS Mincho">
    <w:altName w:val="?l?r ??Ѓfc"/>
    <w:panose1 w:val="02020609040205080304"/>
    <w:charset w:val="80"/>
    <w:family w:val="roman"/>
    <w:notTrueType/>
    <w:pitch w:val="fixed"/>
    <w:sig w:usb0="00000001" w:usb1="08070000" w:usb2="00000010" w:usb3="00000000" w:csb0="00020000" w:csb1="00000000"/>
  </w:font>
  <w:font w:name="SimSun">
    <w:altName w:val="§­§°§®§Ц"/>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686" w:rsidRDefault="002B4686" w:rsidP="00EA4B87">
      <w:r>
        <w:separator/>
      </w:r>
    </w:p>
  </w:footnote>
  <w:footnote w:type="continuationSeparator" w:id="0">
    <w:p w:rsidR="002B4686" w:rsidRDefault="002B4686" w:rsidP="00EA4B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686" w:rsidRDefault="002B4686" w:rsidP="008528AC">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2B4686" w:rsidRDefault="002B468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3D3CC7"/>
    <w:multiLevelType w:val="hybridMultilevel"/>
    <w:tmpl w:val="DD4E8502"/>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243D"/>
    <w:rsid w:val="00027370"/>
    <w:rsid w:val="00032E24"/>
    <w:rsid w:val="0005372F"/>
    <w:rsid w:val="00054118"/>
    <w:rsid w:val="00066780"/>
    <w:rsid w:val="00073E85"/>
    <w:rsid w:val="000871FE"/>
    <w:rsid w:val="00090E11"/>
    <w:rsid w:val="000E071E"/>
    <w:rsid w:val="000E7272"/>
    <w:rsid w:val="000F6B92"/>
    <w:rsid w:val="00100962"/>
    <w:rsid w:val="00100C26"/>
    <w:rsid w:val="0011175E"/>
    <w:rsid w:val="00145A87"/>
    <w:rsid w:val="001537C0"/>
    <w:rsid w:val="001576AB"/>
    <w:rsid w:val="00197E2E"/>
    <w:rsid w:val="001B6798"/>
    <w:rsid w:val="001E0CD8"/>
    <w:rsid w:val="001E2F25"/>
    <w:rsid w:val="001F1345"/>
    <w:rsid w:val="00216F5D"/>
    <w:rsid w:val="00217A0D"/>
    <w:rsid w:val="00233879"/>
    <w:rsid w:val="00253E70"/>
    <w:rsid w:val="00273864"/>
    <w:rsid w:val="002848DD"/>
    <w:rsid w:val="002951BF"/>
    <w:rsid w:val="002A0798"/>
    <w:rsid w:val="002B4686"/>
    <w:rsid w:val="002B5E21"/>
    <w:rsid w:val="002B6D39"/>
    <w:rsid w:val="00337FD6"/>
    <w:rsid w:val="0035259C"/>
    <w:rsid w:val="003850C1"/>
    <w:rsid w:val="003A37AB"/>
    <w:rsid w:val="003C3B9C"/>
    <w:rsid w:val="003C65D6"/>
    <w:rsid w:val="003C68C7"/>
    <w:rsid w:val="003D372B"/>
    <w:rsid w:val="003E5E5C"/>
    <w:rsid w:val="003F72FC"/>
    <w:rsid w:val="0041670A"/>
    <w:rsid w:val="0042430C"/>
    <w:rsid w:val="004458DB"/>
    <w:rsid w:val="00466E69"/>
    <w:rsid w:val="004872E2"/>
    <w:rsid w:val="00495C15"/>
    <w:rsid w:val="004A7294"/>
    <w:rsid w:val="004C172D"/>
    <w:rsid w:val="004C79D9"/>
    <w:rsid w:val="004D2714"/>
    <w:rsid w:val="004E32E7"/>
    <w:rsid w:val="004F4CA3"/>
    <w:rsid w:val="0050039B"/>
    <w:rsid w:val="00502F30"/>
    <w:rsid w:val="00505317"/>
    <w:rsid w:val="005367BC"/>
    <w:rsid w:val="00542EFA"/>
    <w:rsid w:val="00546694"/>
    <w:rsid w:val="00551EF0"/>
    <w:rsid w:val="005537D0"/>
    <w:rsid w:val="00556BBB"/>
    <w:rsid w:val="0055719C"/>
    <w:rsid w:val="005665BE"/>
    <w:rsid w:val="00595D33"/>
    <w:rsid w:val="005968FD"/>
    <w:rsid w:val="00597FE5"/>
    <w:rsid w:val="005C1D48"/>
    <w:rsid w:val="005C2F91"/>
    <w:rsid w:val="005C65F3"/>
    <w:rsid w:val="005C7C89"/>
    <w:rsid w:val="005D58CD"/>
    <w:rsid w:val="005E462E"/>
    <w:rsid w:val="00633FB6"/>
    <w:rsid w:val="006450B4"/>
    <w:rsid w:val="006833C4"/>
    <w:rsid w:val="00685160"/>
    <w:rsid w:val="006B0271"/>
    <w:rsid w:val="006B0321"/>
    <w:rsid w:val="006C258A"/>
    <w:rsid w:val="006E0BD4"/>
    <w:rsid w:val="00701F5C"/>
    <w:rsid w:val="00711FDD"/>
    <w:rsid w:val="0073714D"/>
    <w:rsid w:val="00746AAD"/>
    <w:rsid w:val="00755850"/>
    <w:rsid w:val="007653B4"/>
    <w:rsid w:val="00773277"/>
    <w:rsid w:val="00794C19"/>
    <w:rsid w:val="00797F25"/>
    <w:rsid w:val="007A28F4"/>
    <w:rsid w:val="007C4318"/>
    <w:rsid w:val="007C77E6"/>
    <w:rsid w:val="007D194A"/>
    <w:rsid w:val="007E4DE1"/>
    <w:rsid w:val="007E6129"/>
    <w:rsid w:val="007F0DD4"/>
    <w:rsid w:val="007F5A0D"/>
    <w:rsid w:val="00804245"/>
    <w:rsid w:val="00812355"/>
    <w:rsid w:val="00824136"/>
    <w:rsid w:val="00840EF5"/>
    <w:rsid w:val="00841FB4"/>
    <w:rsid w:val="008528AC"/>
    <w:rsid w:val="008737FA"/>
    <w:rsid w:val="00897A22"/>
    <w:rsid w:val="008B363B"/>
    <w:rsid w:val="008D5624"/>
    <w:rsid w:val="008D5E70"/>
    <w:rsid w:val="008E01D5"/>
    <w:rsid w:val="00900561"/>
    <w:rsid w:val="00913D30"/>
    <w:rsid w:val="00945EBC"/>
    <w:rsid w:val="0096243D"/>
    <w:rsid w:val="00994001"/>
    <w:rsid w:val="009A5B44"/>
    <w:rsid w:val="009B317E"/>
    <w:rsid w:val="009C6E85"/>
    <w:rsid w:val="009D013D"/>
    <w:rsid w:val="009E17DF"/>
    <w:rsid w:val="00A50E21"/>
    <w:rsid w:val="00A609F6"/>
    <w:rsid w:val="00A74944"/>
    <w:rsid w:val="00A86A76"/>
    <w:rsid w:val="00A946F5"/>
    <w:rsid w:val="00A9712E"/>
    <w:rsid w:val="00AB25DF"/>
    <w:rsid w:val="00AC6928"/>
    <w:rsid w:val="00AD58F0"/>
    <w:rsid w:val="00AE14F7"/>
    <w:rsid w:val="00B00EA5"/>
    <w:rsid w:val="00B04DD5"/>
    <w:rsid w:val="00B06F42"/>
    <w:rsid w:val="00B12A25"/>
    <w:rsid w:val="00B34561"/>
    <w:rsid w:val="00B371E0"/>
    <w:rsid w:val="00B430F0"/>
    <w:rsid w:val="00B45F6A"/>
    <w:rsid w:val="00B4681D"/>
    <w:rsid w:val="00B47979"/>
    <w:rsid w:val="00B47DEA"/>
    <w:rsid w:val="00B52BA9"/>
    <w:rsid w:val="00B65204"/>
    <w:rsid w:val="00B77D6F"/>
    <w:rsid w:val="00B90D87"/>
    <w:rsid w:val="00BA60CE"/>
    <w:rsid w:val="00BB0D78"/>
    <w:rsid w:val="00BD49D6"/>
    <w:rsid w:val="00C267F9"/>
    <w:rsid w:val="00C31637"/>
    <w:rsid w:val="00C427CB"/>
    <w:rsid w:val="00C445DD"/>
    <w:rsid w:val="00C4790C"/>
    <w:rsid w:val="00C72BA4"/>
    <w:rsid w:val="00C83378"/>
    <w:rsid w:val="00C8565A"/>
    <w:rsid w:val="00CA1C4C"/>
    <w:rsid w:val="00CC287F"/>
    <w:rsid w:val="00CD1873"/>
    <w:rsid w:val="00CD1903"/>
    <w:rsid w:val="00CD774E"/>
    <w:rsid w:val="00CE7819"/>
    <w:rsid w:val="00D0418C"/>
    <w:rsid w:val="00D140C2"/>
    <w:rsid w:val="00D23EC5"/>
    <w:rsid w:val="00D2771D"/>
    <w:rsid w:val="00D3542B"/>
    <w:rsid w:val="00D46BEB"/>
    <w:rsid w:val="00D57A4A"/>
    <w:rsid w:val="00D604E0"/>
    <w:rsid w:val="00D6559A"/>
    <w:rsid w:val="00D70B21"/>
    <w:rsid w:val="00D718B3"/>
    <w:rsid w:val="00D71E5B"/>
    <w:rsid w:val="00DA59DF"/>
    <w:rsid w:val="00DA7173"/>
    <w:rsid w:val="00DB6132"/>
    <w:rsid w:val="00DB7CAD"/>
    <w:rsid w:val="00DC1BF8"/>
    <w:rsid w:val="00DF6453"/>
    <w:rsid w:val="00E00362"/>
    <w:rsid w:val="00E271BD"/>
    <w:rsid w:val="00E353C3"/>
    <w:rsid w:val="00E377C0"/>
    <w:rsid w:val="00E44A5A"/>
    <w:rsid w:val="00E473A1"/>
    <w:rsid w:val="00E5004F"/>
    <w:rsid w:val="00E52478"/>
    <w:rsid w:val="00E558D5"/>
    <w:rsid w:val="00E56EED"/>
    <w:rsid w:val="00E61040"/>
    <w:rsid w:val="00E871D6"/>
    <w:rsid w:val="00E94515"/>
    <w:rsid w:val="00EA4B87"/>
    <w:rsid w:val="00EB3FBD"/>
    <w:rsid w:val="00F110E5"/>
    <w:rsid w:val="00F310AF"/>
    <w:rsid w:val="00F41433"/>
    <w:rsid w:val="00F54B6D"/>
    <w:rsid w:val="00F55CFF"/>
    <w:rsid w:val="00F65815"/>
    <w:rsid w:val="00F73D88"/>
    <w:rsid w:val="00F81439"/>
    <w:rsid w:val="00FA71FC"/>
    <w:rsid w:val="00FC0471"/>
    <w:rsid w:val="00FD14C6"/>
    <w:rsid w:val="00FE5D94"/>
    <w:rsid w:val="00FF52C2"/>
    <w:rsid w:val="00FF6E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43D"/>
    <w:rPr>
      <w:rFonts w:ascii="Times New Roman" w:eastAsia="Times New Roman" w:hAnsi="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96243D"/>
    <w:pPr>
      <w:ind w:firstLine="540"/>
      <w:jc w:val="both"/>
    </w:pPr>
    <w:rPr>
      <w:lang w:val="uk-UA"/>
    </w:rPr>
  </w:style>
  <w:style w:type="character" w:customStyle="1" w:styleId="BodyTextIndentChar">
    <w:name w:val="Body Text Indent Char"/>
    <w:basedOn w:val="DefaultParagraphFont"/>
    <w:link w:val="BodyTextIndent"/>
    <w:uiPriority w:val="99"/>
    <w:locked/>
    <w:rsid w:val="0096243D"/>
    <w:rPr>
      <w:rFonts w:ascii="Times New Roman" w:hAnsi="Times New Roman" w:cs="Times New Roman"/>
      <w:sz w:val="24"/>
      <w:szCs w:val="24"/>
      <w:lang w:val="uk-UA" w:eastAsia="ru-RU"/>
    </w:rPr>
  </w:style>
  <w:style w:type="paragraph" w:styleId="Title">
    <w:name w:val="Title"/>
    <w:basedOn w:val="Normal"/>
    <w:link w:val="TitleChar"/>
    <w:uiPriority w:val="99"/>
    <w:qFormat/>
    <w:rsid w:val="0096243D"/>
    <w:pPr>
      <w:jc w:val="center"/>
    </w:pPr>
    <w:rPr>
      <w:b/>
      <w:bCs/>
      <w:sz w:val="24"/>
      <w:szCs w:val="24"/>
      <w:lang w:val="uk-UA"/>
    </w:rPr>
  </w:style>
  <w:style w:type="character" w:customStyle="1" w:styleId="TitleChar">
    <w:name w:val="Title Char"/>
    <w:basedOn w:val="DefaultParagraphFont"/>
    <w:link w:val="Title"/>
    <w:uiPriority w:val="99"/>
    <w:locked/>
    <w:rsid w:val="0096243D"/>
    <w:rPr>
      <w:rFonts w:ascii="Times New Roman" w:hAnsi="Times New Roman" w:cs="Times New Roman"/>
      <w:b/>
      <w:bCs/>
      <w:sz w:val="24"/>
      <w:szCs w:val="24"/>
      <w:lang w:val="uk-UA" w:eastAsia="ru-RU"/>
    </w:rPr>
  </w:style>
  <w:style w:type="paragraph" w:styleId="Header">
    <w:name w:val="header"/>
    <w:basedOn w:val="Normal"/>
    <w:link w:val="HeaderChar"/>
    <w:uiPriority w:val="99"/>
    <w:rsid w:val="0096243D"/>
    <w:pPr>
      <w:tabs>
        <w:tab w:val="center" w:pos="4677"/>
        <w:tab w:val="right" w:pos="9355"/>
      </w:tabs>
    </w:pPr>
  </w:style>
  <w:style w:type="character" w:customStyle="1" w:styleId="HeaderChar">
    <w:name w:val="Header Char"/>
    <w:basedOn w:val="DefaultParagraphFont"/>
    <w:link w:val="Header"/>
    <w:uiPriority w:val="99"/>
    <w:locked/>
    <w:rsid w:val="0096243D"/>
    <w:rPr>
      <w:rFonts w:ascii="Times New Roman" w:hAnsi="Times New Roman" w:cs="Times New Roman"/>
      <w:sz w:val="24"/>
      <w:szCs w:val="24"/>
      <w:lang w:eastAsia="ru-RU"/>
    </w:rPr>
  </w:style>
  <w:style w:type="paragraph" w:styleId="NormalWeb">
    <w:name w:val="Normal (Web)"/>
    <w:basedOn w:val="Normal"/>
    <w:uiPriority w:val="99"/>
    <w:rsid w:val="0096243D"/>
    <w:pPr>
      <w:spacing w:before="100" w:beforeAutospacing="1" w:after="165"/>
    </w:pPr>
    <w:rPr>
      <w:sz w:val="24"/>
      <w:szCs w:val="24"/>
    </w:rPr>
  </w:style>
  <w:style w:type="character" w:customStyle="1" w:styleId="a">
    <w:name w:val="Основний текст_"/>
    <w:link w:val="1"/>
    <w:uiPriority w:val="99"/>
    <w:locked/>
    <w:rsid w:val="0096243D"/>
    <w:rPr>
      <w:sz w:val="25"/>
      <w:shd w:val="clear" w:color="auto" w:fill="FFFFFF"/>
    </w:rPr>
  </w:style>
  <w:style w:type="paragraph" w:customStyle="1" w:styleId="1">
    <w:name w:val="Основний текст1"/>
    <w:basedOn w:val="Normal"/>
    <w:link w:val="a"/>
    <w:uiPriority w:val="99"/>
    <w:rsid w:val="0096243D"/>
    <w:pPr>
      <w:shd w:val="clear" w:color="auto" w:fill="FFFFFF"/>
      <w:spacing w:before="180" w:line="350" w:lineRule="exact"/>
    </w:pPr>
    <w:rPr>
      <w:rFonts w:ascii="Calibri" w:eastAsia="Calibri" w:hAnsi="Calibri"/>
      <w:sz w:val="25"/>
      <w:szCs w:val="20"/>
    </w:rPr>
  </w:style>
  <w:style w:type="paragraph" w:styleId="BalloonText">
    <w:name w:val="Balloon Text"/>
    <w:basedOn w:val="Normal"/>
    <w:link w:val="BalloonTextChar"/>
    <w:uiPriority w:val="99"/>
    <w:semiHidden/>
    <w:rsid w:val="0096243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243D"/>
    <w:rPr>
      <w:rFonts w:ascii="Tahoma" w:hAnsi="Tahoma" w:cs="Tahoma"/>
      <w:sz w:val="16"/>
      <w:szCs w:val="16"/>
      <w:lang w:eastAsia="ru-RU"/>
    </w:rPr>
  </w:style>
  <w:style w:type="paragraph" w:styleId="Footer">
    <w:name w:val="footer"/>
    <w:basedOn w:val="Normal"/>
    <w:link w:val="FooterChar"/>
    <w:uiPriority w:val="99"/>
    <w:semiHidden/>
    <w:rsid w:val="00EA4B87"/>
    <w:pPr>
      <w:tabs>
        <w:tab w:val="center" w:pos="4677"/>
        <w:tab w:val="right" w:pos="9355"/>
      </w:tabs>
    </w:pPr>
  </w:style>
  <w:style w:type="character" w:customStyle="1" w:styleId="FooterChar">
    <w:name w:val="Footer Char"/>
    <w:basedOn w:val="DefaultParagraphFont"/>
    <w:link w:val="Footer"/>
    <w:uiPriority w:val="99"/>
    <w:semiHidden/>
    <w:locked/>
    <w:rsid w:val="00EA4B87"/>
    <w:rPr>
      <w:rFonts w:ascii="Times New Roman" w:hAnsi="Times New Roman" w:cs="Times New Roman"/>
      <w:sz w:val="24"/>
      <w:szCs w:val="24"/>
      <w:lang w:eastAsia="ru-RU"/>
    </w:rPr>
  </w:style>
  <w:style w:type="character" w:styleId="PageNumber">
    <w:name w:val="page number"/>
    <w:basedOn w:val="DefaultParagraphFont"/>
    <w:uiPriority w:val="99"/>
    <w:rsid w:val="00E558D5"/>
    <w:rPr>
      <w:rFonts w:cs="Times New Roman"/>
    </w:rPr>
  </w:style>
  <w:style w:type="paragraph" w:customStyle="1" w:styleId="10">
    <w:name w:val="Знак1 Знак Знак Знак Знак Знак Знак Знак"/>
    <w:basedOn w:val="Normal"/>
    <w:autoRedefine/>
    <w:uiPriority w:val="99"/>
    <w:rsid w:val="008E01D5"/>
    <w:pPr>
      <w:spacing w:after="160" w:line="240" w:lineRule="exact"/>
    </w:pPr>
    <w:rPr>
      <w:rFonts w:ascii="Arial" w:eastAsia="MS Mincho" w:hAnsi="Arial" w:cs="Arial"/>
      <w:b/>
      <w:sz w:val="26"/>
      <w:szCs w:val="2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10</Pages>
  <Words>1913</Words>
  <Characters>10908</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Галина</cp:lastModifiedBy>
  <cp:revision>5</cp:revision>
  <cp:lastPrinted>2015-08-10T07:23:00Z</cp:lastPrinted>
  <dcterms:created xsi:type="dcterms:W3CDTF">2017-08-07T12:10:00Z</dcterms:created>
  <dcterms:modified xsi:type="dcterms:W3CDTF">2017-08-11T10:30:00Z</dcterms:modified>
</cp:coreProperties>
</file>