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3B" w:rsidRPr="00D9768B" w:rsidRDefault="0064263B" w:rsidP="00BB2BB9">
      <w:pPr>
        <w:jc w:val="center"/>
        <w:rPr>
          <w:lang w:val="uk-UA"/>
        </w:rPr>
      </w:pPr>
      <w:r w:rsidRPr="00A6226A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4" o:title=""/>
          </v:shape>
        </w:pict>
      </w:r>
    </w:p>
    <w:p w:rsidR="0064263B" w:rsidRPr="00386D70" w:rsidRDefault="0064263B" w:rsidP="001D6CFB">
      <w:pPr>
        <w:jc w:val="center"/>
        <w:rPr>
          <w:b/>
          <w:noProof/>
          <w:sz w:val="16"/>
          <w:szCs w:val="16"/>
          <w:lang w:val="uk-UA"/>
        </w:rPr>
      </w:pPr>
    </w:p>
    <w:p w:rsidR="0064263B" w:rsidRPr="00386D70" w:rsidRDefault="0064263B" w:rsidP="00BB2BB9">
      <w:pPr>
        <w:jc w:val="center"/>
        <w:rPr>
          <w:b/>
          <w:noProof/>
          <w:lang w:val="uk-UA"/>
        </w:rPr>
      </w:pPr>
      <w:r w:rsidRPr="00386D70">
        <w:rPr>
          <w:b/>
          <w:noProof/>
          <w:lang w:val="uk-UA"/>
        </w:rPr>
        <w:t>УКРАЇНА</w:t>
      </w:r>
    </w:p>
    <w:p w:rsidR="0064263B" w:rsidRPr="00386D70" w:rsidRDefault="0064263B" w:rsidP="001D6CFB">
      <w:pPr>
        <w:jc w:val="center"/>
        <w:rPr>
          <w:b/>
          <w:sz w:val="16"/>
          <w:szCs w:val="16"/>
          <w:lang w:val="uk-UA"/>
        </w:rPr>
      </w:pPr>
    </w:p>
    <w:p w:rsidR="0064263B" w:rsidRPr="00386D70" w:rsidRDefault="0064263B" w:rsidP="00BB2BB9">
      <w:pPr>
        <w:jc w:val="center"/>
        <w:rPr>
          <w:b/>
          <w:sz w:val="28"/>
          <w:szCs w:val="28"/>
          <w:lang w:val="uk-UA"/>
        </w:rPr>
      </w:pPr>
      <w:r w:rsidRPr="00386D70">
        <w:rPr>
          <w:b/>
          <w:sz w:val="28"/>
          <w:lang w:val="uk-UA"/>
        </w:rPr>
        <w:t>ВАЛКІВСЬКА РАЙОННА ДЕРЖАВНА АДМІНІСТРАЦІЯ</w:t>
      </w:r>
    </w:p>
    <w:p w:rsidR="0064263B" w:rsidRPr="00386D70" w:rsidRDefault="0064263B" w:rsidP="00BB2BB9">
      <w:pPr>
        <w:jc w:val="center"/>
        <w:rPr>
          <w:b/>
          <w:sz w:val="28"/>
          <w:lang w:val="uk-UA"/>
        </w:rPr>
      </w:pPr>
      <w:r w:rsidRPr="00386D70">
        <w:rPr>
          <w:b/>
          <w:sz w:val="28"/>
          <w:lang w:val="uk-UA"/>
        </w:rPr>
        <w:t>ВІДДІЛ ОСВІТИ</w:t>
      </w:r>
    </w:p>
    <w:p w:rsidR="0064263B" w:rsidRPr="00386D70" w:rsidRDefault="0064263B" w:rsidP="00BB2BB9">
      <w:pPr>
        <w:jc w:val="center"/>
        <w:rPr>
          <w:b/>
          <w:sz w:val="28"/>
          <w:lang w:val="uk-UA"/>
        </w:rPr>
      </w:pPr>
    </w:p>
    <w:p w:rsidR="0064263B" w:rsidRPr="00386D70" w:rsidRDefault="0064263B" w:rsidP="00BB2BB9">
      <w:pPr>
        <w:jc w:val="center"/>
        <w:rPr>
          <w:b/>
          <w:sz w:val="28"/>
          <w:lang w:val="uk-UA"/>
        </w:rPr>
      </w:pPr>
      <w:r w:rsidRPr="00386D70">
        <w:rPr>
          <w:b/>
          <w:sz w:val="28"/>
          <w:lang w:val="uk-UA"/>
        </w:rPr>
        <w:t>НАКАЗ</w:t>
      </w:r>
    </w:p>
    <w:p w:rsidR="0064263B" w:rsidRPr="00386D70" w:rsidRDefault="0064263B" w:rsidP="00BB2BB9">
      <w:pPr>
        <w:jc w:val="center"/>
        <w:rPr>
          <w:sz w:val="26"/>
          <w:lang w:val="uk-UA"/>
        </w:rPr>
      </w:pPr>
    </w:p>
    <w:p w:rsidR="0064263B" w:rsidRPr="00386D70" w:rsidRDefault="0064263B" w:rsidP="001D6CFB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05.09.2017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                </w:t>
      </w:r>
      <w:r w:rsidRPr="00386D70">
        <w:rPr>
          <w:b/>
          <w:sz w:val="28"/>
          <w:lang w:val="uk-UA"/>
        </w:rPr>
        <w:t>Валки</w:t>
      </w:r>
      <w:r w:rsidRPr="00386D70">
        <w:rPr>
          <w:b/>
          <w:sz w:val="28"/>
          <w:lang w:val="uk-UA"/>
        </w:rPr>
        <w:tab/>
        <w:t xml:space="preserve">           </w:t>
      </w:r>
      <w:r>
        <w:rPr>
          <w:b/>
          <w:sz w:val="28"/>
          <w:lang w:val="uk-UA"/>
        </w:rPr>
        <w:t xml:space="preserve">                                  </w:t>
      </w:r>
      <w:r w:rsidRPr="00386D70">
        <w:rPr>
          <w:b/>
          <w:sz w:val="28"/>
          <w:lang w:val="uk-UA"/>
        </w:rPr>
        <w:t>№</w:t>
      </w:r>
      <w:r>
        <w:rPr>
          <w:b/>
          <w:sz w:val="28"/>
          <w:lang w:val="uk-UA"/>
        </w:rPr>
        <w:t xml:space="preserve"> 143</w:t>
      </w:r>
      <w:r w:rsidRPr="00386D70">
        <w:rPr>
          <w:b/>
          <w:sz w:val="28"/>
          <w:lang w:val="uk-UA"/>
        </w:rPr>
        <w:t xml:space="preserve"> 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</w:p>
    <w:p w:rsidR="0064263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проекту на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«Капітальний ремонт корпусів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Валківського районного будинку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дитячої та юнацької творчості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Валківської районної ради </w:t>
      </w:r>
    </w:p>
    <w:p w:rsidR="0064263B" w:rsidRPr="00AA036B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Харківської області»</w:t>
      </w:r>
    </w:p>
    <w:p w:rsidR="0064263B" w:rsidRDefault="0064263B" w:rsidP="001D6CFB">
      <w:pPr>
        <w:rPr>
          <w:sz w:val="28"/>
          <w:szCs w:val="28"/>
          <w:lang w:val="uk-UA"/>
        </w:rPr>
      </w:pPr>
    </w:p>
    <w:p w:rsidR="0064263B" w:rsidRDefault="0064263B" w:rsidP="001D6CFB">
      <w:pPr>
        <w:rPr>
          <w:sz w:val="28"/>
          <w:szCs w:val="28"/>
          <w:lang w:val="uk-UA"/>
        </w:rPr>
      </w:pPr>
    </w:p>
    <w:p w:rsidR="0064263B" w:rsidRPr="00D9768B" w:rsidRDefault="0064263B" w:rsidP="00D660F4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Згідно рішення Валківської районної ради від 25 червня 2015 року             № 889-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 xml:space="preserve">   Про погодження виготовлення проекту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«Капітальний ремонт </w:t>
      </w:r>
      <w:r w:rsidRPr="00D9768B">
        <w:rPr>
          <w:sz w:val="28"/>
          <w:szCs w:val="28"/>
          <w:lang w:val="uk-UA"/>
        </w:rPr>
        <w:t>корпусів Валківського районного будинку дитячої та юнацької творчості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Валківської районної ради Харківської області»</w:t>
      </w:r>
      <w:r>
        <w:rPr>
          <w:sz w:val="28"/>
          <w:lang w:val="uk-UA"/>
        </w:rPr>
        <w:t xml:space="preserve">   </w:t>
      </w:r>
    </w:p>
    <w:p w:rsidR="0064263B" w:rsidRPr="00690A51" w:rsidRDefault="0064263B" w:rsidP="001D6CFB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4263B" w:rsidRPr="0076648D" w:rsidRDefault="0064263B" w:rsidP="001D6CFB">
      <w:pPr>
        <w:spacing w:line="360" w:lineRule="auto"/>
        <w:rPr>
          <w:sz w:val="28"/>
          <w:szCs w:val="28"/>
          <w:lang w:val="uk-UA"/>
        </w:rPr>
      </w:pPr>
      <w:r w:rsidRPr="0076648D">
        <w:rPr>
          <w:sz w:val="28"/>
          <w:szCs w:val="28"/>
          <w:lang w:val="uk-UA"/>
        </w:rPr>
        <w:t>НАКАЗУЮ:</w:t>
      </w:r>
    </w:p>
    <w:p w:rsidR="0064263B" w:rsidRPr="001002A2" w:rsidRDefault="0064263B" w:rsidP="001D6CFB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Затвердити проект  на </w:t>
      </w:r>
      <w:r w:rsidRPr="00DE0B80">
        <w:rPr>
          <w:sz w:val="28"/>
          <w:lang w:val="uk-UA"/>
        </w:rPr>
        <w:t>“</w:t>
      </w:r>
      <w:r>
        <w:rPr>
          <w:sz w:val="28"/>
          <w:szCs w:val="28"/>
          <w:lang w:val="uk-UA"/>
        </w:rPr>
        <w:t xml:space="preserve">Капітальний ремонт </w:t>
      </w:r>
      <w:r w:rsidRPr="00D9768B">
        <w:rPr>
          <w:sz w:val="28"/>
          <w:szCs w:val="28"/>
          <w:lang w:val="uk-UA"/>
        </w:rPr>
        <w:t>корпусів Валківського районного будинку дитячої та юнацької творчості</w:t>
      </w:r>
      <w:r>
        <w:rPr>
          <w:sz w:val="28"/>
          <w:szCs w:val="28"/>
          <w:lang w:val="uk-UA"/>
        </w:rPr>
        <w:t xml:space="preserve"> Валківської районної ради Харківської області</w:t>
      </w:r>
      <w:r>
        <w:rPr>
          <w:sz w:val="28"/>
          <w:lang w:val="uk-UA"/>
        </w:rPr>
        <w:t xml:space="preserve"> за адресою</w:t>
      </w:r>
      <w:r w:rsidRPr="00DE0B80">
        <w:rPr>
          <w:sz w:val="28"/>
          <w:lang w:val="uk-UA"/>
        </w:rPr>
        <w:t>:</w:t>
      </w:r>
      <w:r>
        <w:rPr>
          <w:sz w:val="28"/>
          <w:lang w:val="uk-UA"/>
        </w:rPr>
        <w:t xml:space="preserve"> вул. Харківська, буд. </w:t>
      </w:r>
      <w:smartTag w:uri="urn:schemas-microsoft-com:office:smarttags" w:element="metricconverter">
        <w:smartTagPr>
          <w:attr w:name="ProductID" w:val="7, м"/>
        </w:smartTagPr>
        <w:r>
          <w:rPr>
            <w:sz w:val="28"/>
            <w:lang w:val="uk-UA"/>
          </w:rPr>
          <w:t>7, м</w:t>
        </w:r>
      </w:smartTag>
      <w:r>
        <w:rPr>
          <w:sz w:val="28"/>
          <w:lang w:val="uk-UA"/>
        </w:rPr>
        <w:t>.Валки, Валківського району, Харківської області</w:t>
      </w:r>
      <w:r w:rsidRPr="00DE0B80">
        <w:rPr>
          <w:sz w:val="28"/>
          <w:lang w:val="uk-UA"/>
        </w:rPr>
        <w:t>”</w:t>
      </w:r>
      <w:r>
        <w:rPr>
          <w:sz w:val="28"/>
          <w:lang w:val="uk-UA"/>
        </w:rPr>
        <w:t xml:space="preserve"> – на загальну суму 27261242,00 грн. (двадцять сім мільйонів двісті шістдесят одна тисяча двісті сорок дві гривні 00 коп.). </w:t>
      </w:r>
    </w:p>
    <w:p w:rsidR="0064263B" w:rsidRPr="00B2744C" w:rsidRDefault="0064263B" w:rsidP="001D6CF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наказу покласти на начальника господарчої групи відділу освіти Стеценка Є.В.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</w:p>
    <w:p w:rsidR="0064263B" w:rsidRPr="00CF0E31" w:rsidRDefault="0064263B" w:rsidP="001D6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спеціаліст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  <w:r w:rsidRPr="00CF0E31">
        <w:rPr>
          <w:b/>
          <w:sz w:val="28"/>
          <w:szCs w:val="28"/>
          <w:lang w:val="uk-UA"/>
        </w:rPr>
        <w:t xml:space="preserve">відділу освіти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Н.І. Трусова</w:t>
      </w:r>
    </w:p>
    <w:p w:rsidR="0064263B" w:rsidRDefault="0064263B" w:rsidP="001D6CFB">
      <w:pPr>
        <w:rPr>
          <w:b/>
          <w:sz w:val="28"/>
          <w:szCs w:val="28"/>
          <w:lang w:val="uk-UA"/>
        </w:rPr>
      </w:pPr>
    </w:p>
    <w:p w:rsidR="0064263B" w:rsidRPr="00C373A6" w:rsidRDefault="0064263B" w:rsidP="001D6CFB">
      <w:pPr>
        <w:rPr>
          <w:lang w:val="en-US"/>
        </w:rPr>
      </w:pPr>
      <w:r>
        <w:rPr>
          <w:lang w:val="uk-UA"/>
        </w:rPr>
        <w:t>Стеценко</w:t>
      </w:r>
      <w:r w:rsidRPr="005551C5">
        <w:rPr>
          <w:lang w:val="uk-UA"/>
        </w:rPr>
        <w:t xml:space="preserve">  5 12 57</w:t>
      </w:r>
    </w:p>
    <w:p w:rsidR="0064263B" w:rsidRDefault="0064263B"/>
    <w:sectPr w:rsidR="0064263B" w:rsidSect="00BB2BB9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CFB"/>
    <w:rsid w:val="00057BBE"/>
    <w:rsid w:val="000F6CEE"/>
    <w:rsid w:val="001002A2"/>
    <w:rsid w:val="001D6CFB"/>
    <w:rsid w:val="00386D70"/>
    <w:rsid w:val="004222C0"/>
    <w:rsid w:val="00483139"/>
    <w:rsid w:val="005551C5"/>
    <w:rsid w:val="00573D23"/>
    <w:rsid w:val="0064263B"/>
    <w:rsid w:val="00690A51"/>
    <w:rsid w:val="007549C6"/>
    <w:rsid w:val="0076648D"/>
    <w:rsid w:val="00837537"/>
    <w:rsid w:val="009046DD"/>
    <w:rsid w:val="00975F08"/>
    <w:rsid w:val="00A6226A"/>
    <w:rsid w:val="00AA036B"/>
    <w:rsid w:val="00B2744C"/>
    <w:rsid w:val="00BB2BB9"/>
    <w:rsid w:val="00C373A6"/>
    <w:rsid w:val="00C86BD5"/>
    <w:rsid w:val="00CF0E31"/>
    <w:rsid w:val="00D660F4"/>
    <w:rsid w:val="00D9768B"/>
    <w:rsid w:val="00DE0B80"/>
    <w:rsid w:val="00FF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6C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D6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CF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187</Words>
  <Characters>1072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6</cp:revision>
  <dcterms:created xsi:type="dcterms:W3CDTF">2017-09-11T08:39:00Z</dcterms:created>
  <dcterms:modified xsi:type="dcterms:W3CDTF">2017-09-12T11:55:00Z</dcterms:modified>
</cp:coreProperties>
</file>