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623" w:rsidRPr="00D9768B" w:rsidRDefault="00F34623" w:rsidP="00CA189B">
      <w:pPr>
        <w:rPr>
          <w:lang w:val="uk-UA"/>
        </w:rPr>
      </w:pPr>
      <w:r>
        <w:rPr>
          <w:lang w:val="uk-UA"/>
        </w:rPr>
        <w:t xml:space="preserve">                                                                  </w:t>
      </w:r>
      <w:bookmarkStart w:id="0" w:name="_GoBack"/>
      <w:bookmarkEnd w:id="0"/>
      <w:r w:rsidRPr="00D00539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4" o:title=""/>
          </v:shape>
        </w:pict>
      </w:r>
    </w:p>
    <w:p w:rsidR="00F34623" w:rsidRPr="00386D70" w:rsidRDefault="00F34623" w:rsidP="00CA189B">
      <w:pPr>
        <w:jc w:val="center"/>
        <w:rPr>
          <w:b/>
          <w:noProof/>
          <w:sz w:val="16"/>
          <w:szCs w:val="16"/>
          <w:lang w:val="uk-UA"/>
        </w:rPr>
      </w:pPr>
    </w:p>
    <w:p w:rsidR="00F34623" w:rsidRPr="00386D70" w:rsidRDefault="00F34623" w:rsidP="00CA189B">
      <w:pPr>
        <w:rPr>
          <w:b/>
          <w:noProof/>
          <w:lang w:val="uk-UA"/>
        </w:rPr>
      </w:pPr>
      <w:r>
        <w:rPr>
          <w:b/>
          <w:noProof/>
          <w:lang w:val="uk-UA"/>
        </w:rPr>
        <w:t xml:space="preserve">                                                                </w:t>
      </w:r>
      <w:r w:rsidRPr="00386D70">
        <w:rPr>
          <w:b/>
          <w:noProof/>
          <w:lang w:val="uk-UA"/>
        </w:rPr>
        <w:t>УКРАЇНА</w:t>
      </w:r>
    </w:p>
    <w:p w:rsidR="00F34623" w:rsidRPr="00386D70" w:rsidRDefault="00F34623" w:rsidP="00CA189B">
      <w:pPr>
        <w:jc w:val="center"/>
        <w:rPr>
          <w:b/>
          <w:sz w:val="16"/>
          <w:szCs w:val="16"/>
          <w:lang w:val="uk-UA"/>
        </w:rPr>
      </w:pPr>
    </w:p>
    <w:p w:rsidR="00F34623" w:rsidRPr="00386D70" w:rsidRDefault="00F34623" w:rsidP="00CA189B">
      <w:pPr>
        <w:rPr>
          <w:b/>
          <w:sz w:val="28"/>
          <w:szCs w:val="28"/>
          <w:lang w:val="uk-UA"/>
        </w:rPr>
      </w:pPr>
      <w:r>
        <w:rPr>
          <w:b/>
          <w:sz w:val="28"/>
          <w:lang w:val="uk-UA"/>
        </w:rPr>
        <w:t xml:space="preserve">             </w:t>
      </w:r>
      <w:r w:rsidRPr="00386D70">
        <w:rPr>
          <w:b/>
          <w:sz w:val="28"/>
          <w:lang w:val="uk-UA"/>
        </w:rPr>
        <w:t>ВАЛКІВСЬКА РАЙОННА ДЕРЖАВНА АДМІНІСТРАЦІЯ</w:t>
      </w:r>
    </w:p>
    <w:p w:rsidR="00F34623" w:rsidRPr="00386D70" w:rsidRDefault="00F34623" w:rsidP="00CA189B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                                               </w:t>
      </w:r>
      <w:r w:rsidRPr="00386D70">
        <w:rPr>
          <w:b/>
          <w:sz w:val="28"/>
          <w:lang w:val="uk-UA"/>
        </w:rPr>
        <w:t>ВІДДІЛ ОСВІТИ</w:t>
      </w:r>
    </w:p>
    <w:p w:rsidR="00F34623" w:rsidRPr="00386D70" w:rsidRDefault="00F34623" w:rsidP="00CA189B">
      <w:pPr>
        <w:jc w:val="center"/>
        <w:rPr>
          <w:b/>
          <w:sz w:val="28"/>
          <w:lang w:val="uk-UA"/>
        </w:rPr>
      </w:pPr>
    </w:p>
    <w:p w:rsidR="00F34623" w:rsidRPr="00386D70" w:rsidRDefault="00F34623" w:rsidP="00CA189B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                                                      </w:t>
      </w:r>
      <w:r w:rsidRPr="00386D70">
        <w:rPr>
          <w:b/>
          <w:sz w:val="28"/>
          <w:lang w:val="uk-UA"/>
        </w:rPr>
        <w:t>НАКАЗ</w:t>
      </w:r>
    </w:p>
    <w:p w:rsidR="00F34623" w:rsidRPr="00386D70" w:rsidRDefault="00F34623" w:rsidP="00CA189B">
      <w:pPr>
        <w:rPr>
          <w:sz w:val="26"/>
          <w:lang w:val="uk-UA"/>
        </w:rPr>
      </w:pPr>
    </w:p>
    <w:p w:rsidR="00F34623" w:rsidRPr="00386D70" w:rsidRDefault="00F34623" w:rsidP="00CA189B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20.09.2017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  <w:t xml:space="preserve">               </w:t>
      </w:r>
      <w:r w:rsidRPr="00386D70">
        <w:rPr>
          <w:b/>
          <w:sz w:val="28"/>
          <w:lang w:val="uk-UA"/>
        </w:rPr>
        <w:t>Валки</w:t>
      </w:r>
      <w:r w:rsidRPr="00386D70">
        <w:rPr>
          <w:b/>
          <w:sz w:val="28"/>
          <w:lang w:val="uk-UA"/>
        </w:rPr>
        <w:tab/>
        <w:t xml:space="preserve">           </w:t>
      </w:r>
      <w:r>
        <w:rPr>
          <w:b/>
          <w:sz w:val="28"/>
          <w:lang w:val="uk-UA"/>
        </w:rPr>
        <w:t xml:space="preserve">                                            </w:t>
      </w:r>
      <w:r w:rsidRPr="00386D70">
        <w:rPr>
          <w:b/>
          <w:sz w:val="28"/>
          <w:lang w:val="uk-UA"/>
        </w:rPr>
        <w:t>№</w:t>
      </w:r>
      <w:r>
        <w:rPr>
          <w:b/>
          <w:sz w:val="28"/>
          <w:lang w:val="uk-UA"/>
        </w:rPr>
        <w:t xml:space="preserve"> 159</w:t>
      </w:r>
      <w:r w:rsidRPr="00386D70">
        <w:rPr>
          <w:b/>
          <w:sz w:val="28"/>
          <w:lang w:val="uk-UA"/>
        </w:rPr>
        <w:t xml:space="preserve"> </w:t>
      </w:r>
    </w:p>
    <w:p w:rsidR="00F34623" w:rsidRDefault="00F34623" w:rsidP="00CA189B">
      <w:pPr>
        <w:rPr>
          <w:b/>
          <w:sz w:val="28"/>
          <w:szCs w:val="28"/>
          <w:lang w:val="uk-UA"/>
        </w:rPr>
      </w:pPr>
    </w:p>
    <w:p w:rsidR="00F34623" w:rsidRDefault="00F34623" w:rsidP="00CA189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затвердження проектно-</w:t>
      </w:r>
    </w:p>
    <w:p w:rsidR="00F34623" w:rsidRDefault="00F34623" w:rsidP="00CA189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кошторисної документації </w:t>
      </w:r>
    </w:p>
    <w:p w:rsidR="00F34623" w:rsidRDefault="00F34623" w:rsidP="00CA189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«Капітальний ремонт</w:t>
      </w:r>
      <w:r w:rsidRPr="00E2628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корпусу ДНЗ </w:t>
      </w:r>
    </w:p>
    <w:p w:rsidR="00F34623" w:rsidRDefault="00F34623" w:rsidP="00CA189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Перекіпського навчально-виховного</w:t>
      </w:r>
    </w:p>
    <w:p w:rsidR="00F34623" w:rsidRDefault="00F34623" w:rsidP="00CA189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комплексу (загальноосвітня школа </w:t>
      </w:r>
    </w:p>
    <w:p w:rsidR="00F34623" w:rsidRDefault="00F34623" w:rsidP="00CA189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І-ІІ ступенів дошкільний навчальний </w:t>
      </w:r>
    </w:p>
    <w:p w:rsidR="00F34623" w:rsidRDefault="00F34623" w:rsidP="00CA189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заклад) Валківської районної ради </w:t>
      </w:r>
    </w:p>
    <w:p w:rsidR="00F34623" w:rsidRPr="00AA036B" w:rsidRDefault="00F34623" w:rsidP="00CA189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Харківської області»</w:t>
      </w:r>
    </w:p>
    <w:p w:rsidR="00F34623" w:rsidRDefault="00F34623" w:rsidP="00CA189B">
      <w:pPr>
        <w:rPr>
          <w:sz w:val="28"/>
          <w:szCs w:val="28"/>
          <w:lang w:val="uk-UA"/>
        </w:rPr>
      </w:pPr>
    </w:p>
    <w:p w:rsidR="00F34623" w:rsidRDefault="00F34623" w:rsidP="00CA189B">
      <w:pPr>
        <w:rPr>
          <w:sz w:val="28"/>
          <w:szCs w:val="28"/>
          <w:lang w:val="uk-UA"/>
        </w:rPr>
      </w:pPr>
    </w:p>
    <w:p w:rsidR="00F34623" w:rsidRDefault="00F34623" w:rsidP="00C4701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1218F5">
        <w:rPr>
          <w:sz w:val="28"/>
          <w:szCs w:val="28"/>
          <w:lang w:val="uk-UA"/>
        </w:rPr>
        <w:t>Згідно рішення Валківської районної ради від 25 червня 2015 року №</w:t>
      </w:r>
      <w:r>
        <w:rPr>
          <w:sz w:val="28"/>
          <w:szCs w:val="28"/>
          <w:lang w:val="uk-UA"/>
        </w:rPr>
        <w:t xml:space="preserve"> </w:t>
      </w:r>
      <w:r w:rsidRPr="001218F5">
        <w:rPr>
          <w:sz w:val="28"/>
          <w:szCs w:val="28"/>
          <w:lang w:val="uk-UA"/>
        </w:rPr>
        <w:t>889-</w:t>
      </w:r>
      <w:r w:rsidRPr="001218F5">
        <w:rPr>
          <w:sz w:val="28"/>
          <w:szCs w:val="28"/>
          <w:lang w:val="en-US"/>
        </w:rPr>
        <w:t>VI</w:t>
      </w:r>
      <w:r w:rsidRPr="001218F5">
        <w:rPr>
          <w:sz w:val="28"/>
          <w:szCs w:val="28"/>
          <w:lang w:val="uk-UA"/>
        </w:rPr>
        <w:t xml:space="preserve">   Про погодження виготовлення проектно-кошторисної документації</w:t>
      </w:r>
      <w:r>
        <w:rPr>
          <w:sz w:val="28"/>
          <w:szCs w:val="28"/>
          <w:lang w:val="uk-UA"/>
        </w:rPr>
        <w:t xml:space="preserve"> на «Капітальний ремонт корпусу ДНЗ Перекіпського навчально-виховного комплексу (загальноосвітня школа І-ІІ ступенів-дошкільний навчальний заклад) імені Героя Радянського Союзу Дмитра Погодіна Валківської районної ради Харківської області»</w:t>
      </w:r>
      <w:r>
        <w:rPr>
          <w:sz w:val="28"/>
          <w:lang w:val="uk-UA"/>
        </w:rPr>
        <w:t xml:space="preserve">   </w:t>
      </w:r>
    </w:p>
    <w:p w:rsidR="00F34623" w:rsidRPr="00C4701D" w:rsidRDefault="00F34623" w:rsidP="00C4701D">
      <w:pPr>
        <w:spacing w:line="360" w:lineRule="auto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34623" w:rsidRPr="0076648D" w:rsidRDefault="00F34623" w:rsidP="00C4701D">
      <w:pPr>
        <w:spacing w:line="360" w:lineRule="auto"/>
        <w:rPr>
          <w:sz w:val="28"/>
          <w:szCs w:val="28"/>
          <w:lang w:val="uk-UA"/>
        </w:rPr>
      </w:pPr>
      <w:r w:rsidRPr="0076648D">
        <w:rPr>
          <w:sz w:val="28"/>
          <w:szCs w:val="28"/>
          <w:lang w:val="uk-UA"/>
        </w:rPr>
        <w:t>НАКАЗУЮ:</w:t>
      </w:r>
    </w:p>
    <w:p w:rsidR="00F34623" w:rsidRPr="001002A2" w:rsidRDefault="00F34623" w:rsidP="00C4701D">
      <w:pPr>
        <w:pStyle w:val="ListParagraph"/>
        <w:spacing w:line="360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1. Затвердити проектно-кошторисну документацію на «</w:t>
      </w:r>
      <w:r>
        <w:rPr>
          <w:sz w:val="28"/>
          <w:szCs w:val="28"/>
          <w:lang w:val="uk-UA"/>
        </w:rPr>
        <w:t>Капітальний ремонт корпусу ДНЗ Перекіпського навчально-виховного комплексу (загальноосвітня школа І-ІІ ступенів-дошкільний навчальний заклад) імені Героя Радянського Союзу Дмитра Погодіна Валківської районної ради Харківської області</w:t>
      </w:r>
      <w:r>
        <w:rPr>
          <w:sz w:val="28"/>
          <w:lang w:val="uk-UA"/>
        </w:rPr>
        <w:t xml:space="preserve"> за адресою</w:t>
      </w:r>
      <w:r w:rsidRPr="00DE0B80">
        <w:rPr>
          <w:sz w:val="28"/>
          <w:lang w:val="uk-UA"/>
        </w:rPr>
        <w:t>:</w:t>
      </w:r>
      <w:r>
        <w:rPr>
          <w:sz w:val="28"/>
          <w:lang w:val="uk-UA"/>
        </w:rPr>
        <w:t xml:space="preserve"> вул. Центральна, буд. 21, с.Перекіп, Валківського району, Харківської області» – на загальну суму 100000,00 грн. (сто тисяч грн. 00 коп.). </w:t>
      </w:r>
    </w:p>
    <w:p w:rsidR="00F34623" w:rsidRPr="00641324" w:rsidRDefault="00F34623" w:rsidP="00C4701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даного наказу покласти на начальника господарчої групи відділу освіти Стеценка Є.В.</w:t>
      </w:r>
    </w:p>
    <w:p w:rsidR="00F34623" w:rsidRDefault="00F34623" w:rsidP="00CA189B">
      <w:pPr>
        <w:rPr>
          <w:b/>
          <w:sz w:val="28"/>
          <w:szCs w:val="28"/>
          <w:lang w:val="uk-UA"/>
        </w:rPr>
      </w:pPr>
    </w:p>
    <w:p w:rsidR="00F34623" w:rsidRPr="00CF0E31" w:rsidRDefault="00F34623" w:rsidP="00CA189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 відділу освіти                                                                   В.В. Новосел</w:t>
      </w:r>
    </w:p>
    <w:p w:rsidR="00F34623" w:rsidRDefault="00F34623">
      <w:pPr>
        <w:rPr>
          <w:lang w:val="uk-UA"/>
        </w:rPr>
      </w:pPr>
    </w:p>
    <w:p w:rsidR="00F34623" w:rsidRDefault="00F34623">
      <w:r>
        <w:rPr>
          <w:lang w:val="uk-UA"/>
        </w:rPr>
        <w:t>Стеценко</w:t>
      </w:r>
      <w:r w:rsidRPr="005551C5">
        <w:rPr>
          <w:lang w:val="uk-UA"/>
        </w:rPr>
        <w:t xml:space="preserve">  5 12 57</w:t>
      </w:r>
    </w:p>
    <w:sectPr w:rsidR="00F34623" w:rsidSect="00D436A4">
      <w:pgSz w:w="11906" w:h="16838" w:code="9"/>
      <w:pgMar w:top="289" w:right="567" w:bottom="71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189B"/>
    <w:rsid w:val="001002A2"/>
    <w:rsid w:val="001218F5"/>
    <w:rsid w:val="0014408B"/>
    <w:rsid w:val="00386D70"/>
    <w:rsid w:val="005551C5"/>
    <w:rsid w:val="00641324"/>
    <w:rsid w:val="00690A51"/>
    <w:rsid w:val="00693249"/>
    <w:rsid w:val="00754F6A"/>
    <w:rsid w:val="0076648D"/>
    <w:rsid w:val="00902526"/>
    <w:rsid w:val="009303A3"/>
    <w:rsid w:val="009531EB"/>
    <w:rsid w:val="00AA036B"/>
    <w:rsid w:val="00C373A6"/>
    <w:rsid w:val="00C4701D"/>
    <w:rsid w:val="00CA189B"/>
    <w:rsid w:val="00CF0E31"/>
    <w:rsid w:val="00D00539"/>
    <w:rsid w:val="00D3596A"/>
    <w:rsid w:val="00D436A4"/>
    <w:rsid w:val="00D9768B"/>
    <w:rsid w:val="00DE0B80"/>
    <w:rsid w:val="00E2628D"/>
    <w:rsid w:val="00F22EAE"/>
    <w:rsid w:val="00F3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89B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A18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A18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189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259</Words>
  <Characters>1477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</cp:lastModifiedBy>
  <cp:revision>4</cp:revision>
  <dcterms:created xsi:type="dcterms:W3CDTF">2017-10-05T05:24:00Z</dcterms:created>
  <dcterms:modified xsi:type="dcterms:W3CDTF">2017-10-05T06:14:00Z</dcterms:modified>
</cp:coreProperties>
</file>