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904" w:rsidRDefault="00CC5904" w:rsidP="00E33B8C">
      <w:pPr>
        <w:spacing w:after="120"/>
        <w:jc w:val="center"/>
        <w:rPr>
          <w:noProof/>
        </w:rPr>
      </w:pPr>
      <w:r w:rsidRPr="00CF077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6.5pt;visibility:visible">
            <v:imagedata r:id="rId8" o:title=""/>
          </v:shape>
        </w:pict>
      </w:r>
    </w:p>
    <w:p w:rsidR="00CC5904" w:rsidRDefault="00CC5904" w:rsidP="00E33B8C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CC5904" w:rsidRDefault="00CC5904" w:rsidP="00E33B8C">
      <w:pPr>
        <w:jc w:val="center"/>
        <w:rPr>
          <w:b/>
          <w:sz w:val="16"/>
          <w:szCs w:val="16"/>
        </w:rPr>
      </w:pPr>
    </w:p>
    <w:p w:rsidR="00CC5904" w:rsidRDefault="00CC5904" w:rsidP="00E33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 ДЕРЖАВНА АДМІНІСТРАЦІЯ</w:t>
      </w:r>
    </w:p>
    <w:p w:rsidR="00CC5904" w:rsidRDefault="00CC5904" w:rsidP="00E33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 ОСВІТИ </w:t>
      </w:r>
    </w:p>
    <w:p w:rsidR="00CC5904" w:rsidRDefault="00CC5904" w:rsidP="00E33B8C">
      <w:pPr>
        <w:jc w:val="center"/>
        <w:rPr>
          <w:b/>
          <w:sz w:val="28"/>
          <w:szCs w:val="28"/>
        </w:rPr>
      </w:pPr>
    </w:p>
    <w:p w:rsidR="00CC5904" w:rsidRDefault="00CC5904" w:rsidP="00E33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НАКАЗ</w:t>
      </w:r>
    </w:p>
    <w:p w:rsidR="00CC5904" w:rsidRPr="00E33B8C" w:rsidRDefault="00CC5904" w:rsidP="00BF4536">
      <w:pPr>
        <w:jc w:val="center"/>
        <w:rPr>
          <w:b/>
          <w:sz w:val="28"/>
          <w:szCs w:val="28"/>
        </w:rPr>
      </w:pPr>
    </w:p>
    <w:p w:rsidR="00CC5904" w:rsidRPr="00344B13" w:rsidRDefault="00CC5904" w:rsidP="00BF4536">
      <w:pPr>
        <w:keepNext/>
        <w:outlineLvl w:val="0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2</w:t>
      </w:r>
      <w:r>
        <w:rPr>
          <w:b/>
          <w:bCs/>
          <w:sz w:val="28"/>
          <w:lang w:val="en-US"/>
        </w:rPr>
        <w:t>1</w:t>
      </w:r>
      <w:r>
        <w:rPr>
          <w:b/>
          <w:bCs/>
          <w:sz w:val="28"/>
          <w:lang w:val="uk-UA"/>
        </w:rPr>
        <w:t>.11.2017</w:t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  <w:t xml:space="preserve">  Валки</w:t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 xml:space="preserve">   </w:t>
      </w:r>
      <w:r w:rsidRPr="00344B13">
        <w:rPr>
          <w:b/>
          <w:bCs/>
          <w:sz w:val="28"/>
          <w:lang w:val="uk-UA"/>
        </w:rPr>
        <w:t xml:space="preserve">№ </w:t>
      </w:r>
      <w:r>
        <w:rPr>
          <w:b/>
          <w:bCs/>
          <w:sz w:val="28"/>
          <w:lang w:val="uk-UA"/>
        </w:rPr>
        <w:t>206</w:t>
      </w:r>
    </w:p>
    <w:p w:rsidR="00CC5904" w:rsidRDefault="00CC5904" w:rsidP="00BF4536">
      <w:pPr>
        <w:keepNext/>
        <w:outlineLvl w:val="0"/>
        <w:rPr>
          <w:b/>
          <w:sz w:val="28"/>
          <w:szCs w:val="28"/>
          <w:lang w:val="uk-UA"/>
        </w:rPr>
      </w:pPr>
    </w:p>
    <w:p w:rsidR="00CC5904" w:rsidRDefault="00CC5904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підсумки проведення VІ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І </w:t>
      </w:r>
    </w:p>
    <w:p w:rsidR="00CC5904" w:rsidRDefault="00CC5904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Міжнародного мовно-літературного </w:t>
      </w:r>
    </w:p>
    <w:p w:rsidR="00CC5904" w:rsidRDefault="00CC5904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конкурсу учнівської та студентської </w:t>
      </w:r>
    </w:p>
    <w:p w:rsidR="00CC5904" w:rsidRDefault="00CC5904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молоді імені Тараса Шевченка в </w:t>
      </w:r>
    </w:p>
    <w:p w:rsidR="00CC5904" w:rsidRDefault="00CC5904" w:rsidP="00344B13">
      <w:pPr>
        <w:ind w:right="-82"/>
        <w:jc w:val="both"/>
        <w:rPr>
          <w:rStyle w:val="Strong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загальноосвітніх </w:t>
      </w:r>
      <w:r>
        <w:rPr>
          <w:rStyle w:val="Strong"/>
          <w:sz w:val="28"/>
          <w:szCs w:val="28"/>
          <w:lang w:val="uk-UA"/>
        </w:rPr>
        <w:t xml:space="preserve">навчальних закладах </w:t>
      </w:r>
    </w:p>
    <w:p w:rsidR="00CC5904" w:rsidRDefault="00CC5904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rStyle w:val="Strong"/>
          <w:sz w:val="28"/>
          <w:szCs w:val="28"/>
          <w:lang w:val="uk-UA"/>
        </w:rPr>
        <w:t>району</w:t>
      </w:r>
      <w:r>
        <w:rPr>
          <w:b/>
          <w:sz w:val="28"/>
          <w:szCs w:val="28"/>
          <w:lang w:val="uk-UA"/>
        </w:rPr>
        <w:t xml:space="preserve"> у 2017/2018 навчальному році</w:t>
      </w:r>
    </w:p>
    <w:p w:rsidR="00CC5904" w:rsidRDefault="00CC5904" w:rsidP="00BF4536">
      <w:pPr>
        <w:spacing w:line="360" w:lineRule="auto"/>
        <w:rPr>
          <w:b/>
          <w:sz w:val="28"/>
          <w:szCs w:val="28"/>
          <w:lang w:val="uk-UA"/>
        </w:rPr>
      </w:pPr>
    </w:p>
    <w:p w:rsidR="00CC5904" w:rsidRDefault="00CC5904" w:rsidP="00841261">
      <w:pPr>
        <w:tabs>
          <w:tab w:val="left" w:pos="9180"/>
        </w:tabs>
        <w:spacing w:line="360" w:lineRule="auto"/>
        <w:ind w:right="-81" w:firstLine="567"/>
        <w:jc w:val="both"/>
        <w:rPr>
          <w:sz w:val="28"/>
          <w:szCs w:val="28"/>
          <w:lang w:val="uk-UA"/>
        </w:rPr>
      </w:pPr>
      <w:r w:rsidRPr="00841261">
        <w:rPr>
          <w:sz w:val="28"/>
          <w:szCs w:val="28"/>
          <w:lang w:val="uk-UA"/>
        </w:rPr>
        <w:t xml:space="preserve">Відповідно до Указу Президента України від 30.09.2010 № 928 «Про Міжнародний мовно-літературний конкурс учнівської та студентської молоді імені Тараса Шевченка», Положення про Міжнародний мовно-літературний конкурс учнівської та студентської молоді імені Тараса Шевченка, затвердженого постановою Кабінету Міністрів України </w:t>
      </w:r>
      <w:r w:rsidRPr="00841261">
        <w:rPr>
          <w:sz w:val="28"/>
          <w:szCs w:val="28"/>
          <w:lang w:val="uk-UA"/>
        </w:rPr>
        <w:br/>
        <w:t>від 01.06.2011 №</w:t>
      </w:r>
      <w:r w:rsidRPr="00841261">
        <w:rPr>
          <w:sz w:val="28"/>
          <w:szCs w:val="28"/>
        </w:rPr>
        <w:t> </w:t>
      </w:r>
      <w:r w:rsidRPr="00841261">
        <w:rPr>
          <w:sz w:val="28"/>
          <w:szCs w:val="28"/>
          <w:lang w:val="uk-UA"/>
        </w:rPr>
        <w:t xml:space="preserve">571, ураховуючи лист Міністерства освіти і науки України </w:t>
      </w:r>
      <w:r w:rsidRPr="00841261">
        <w:rPr>
          <w:sz w:val="28"/>
          <w:szCs w:val="28"/>
          <w:lang w:val="uk-UA"/>
        </w:rPr>
        <w:br/>
        <w:t>від 14.09.2017 №</w:t>
      </w:r>
      <w:r w:rsidRPr="00841261">
        <w:rPr>
          <w:sz w:val="28"/>
          <w:szCs w:val="28"/>
        </w:rPr>
        <w:t> </w:t>
      </w:r>
      <w:r w:rsidRPr="00841261">
        <w:rPr>
          <w:sz w:val="28"/>
          <w:szCs w:val="28"/>
          <w:lang w:val="uk-UA"/>
        </w:rPr>
        <w:t xml:space="preserve">1/9-495 «Про проведення </w:t>
      </w:r>
      <w:r w:rsidRPr="00841261">
        <w:rPr>
          <w:sz w:val="28"/>
          <w:szCs w:val="28"/>
        </w:rPr>
        <w:t>V</w:t>
      </w:r>
      <w:r w:rsidRPr="00841261">
        <w:rPr>
          <w:sz w:val="28"/>
          <w:szCs w:val="28"/>
          <w:lang w:val="uk-UA"/>
        </w:rPr>
        <w:t>ІІІ Міжнародного мовно-літературного конкурсу учнівської та студентської молоді імені</w:t>
      </w:r>
      <w:r w:rsidRPr="00841261">
        <w:rPr>
          <w:sz w:val="28"/>
          <w:szCs w:val="28"/>
        </w:rPr>
        <w:t> </w:t>
      </w:r>
      <w:r w:rsidRPr="00841261">
        <w:rPr>
          <w:sz w:val="28"/>
          <w:szCs w:val="28"/>
          <w:lang w:val="uk-UA"/>
        </w:rPr>
        <w:t xml:space="preserve">Тараса Шевченка», на виконання наказу Департаменту науки і освіти Харківської обласної державної адміністрації від 13.10.2017 №301 «Про проведення </w:t>
      </w:r>
      <w:r w:rsidRPr="00841261">
        <w:rPr>
          <w:sz w:val="28"/>
          <w:szCs w:val="28"/>
        </w:rPr>
        <w:t>VI</w:t>
      </w:r>
      <w:r w:rsidRPr="00841261">
        <w:rPr>
          <w:sz w:val="28"/>
          <w:szCs w:val="28"/>
          <w:lang w:val="uk-UA"/>
        </w:rPr>
        <w:t>ІІ Міжнародного мовно-літературного конкурсу учнівської та студентської молоді імені Тараса Шевченка в загальноосвітніх, професійно-технічних, вищих навчальних закладах І-І</w:t>
      </w:r>
      <w:r w:rsidRPr="00841261">
        <w:rPr>
          <w:sz w:val="28"/>
          <w:szCs w:val="28"/>
        </w:rPr>
        <w:t>V</w:t>
      </w:r>
      <w:r w:rsidRPr="00841261">
        <w:rPr>
          <w:sz w:val="28"/>
          <w:szCs w:val="28"/>
          <w:lang w:val="uk-UA"/>
        </w:rPr>
        <w:t xml:space="preserve"> рівнів акредитації Харківської області у 2017/2018 навчальному році»,наказу відділу освіти Валківської районної державної адміністрації від 17.10.2017 № 176 «Про проведення VIІІ Міжнародного мовно-літературного конкурсу учнівської та студентської молоді імені Тараса Шевченка в загальноосвітніх навчальних закладах Валківського району у 2017/2018 навчальному році», із метою вшанування творчої спадщини Тараса Григоровича Шевченка, </w:t>
      </w:r>
      <w:r w:rsidRPr="00F838CD">
        <w:rPr>
          <w:sz w:val="28"/>
          <w:szCs w:val="28"/>
          <w:lang w:val="uk-UA"/>
        </w:rPr>
        <w:t xml:space="preserve">виявлення творчо обдарованої молоді, розвитку її потенціалу, виховання в молодого покоління поваги до мови і традицій свого народу, підвищення рівня мовної освіти в Україні, загальної мовної культури,  12 листопада 2017 року був проведений ІІ (районний) етап </w:t>
      </w:r>
      <w:r w:rsidRPr="00F838CD">
        <w:rPr>
          <w:spacing w:val="-2"/>
          <w:sz w:val="28"/>
          <w:szCs w:val="28"/>
          <w:lang w:val="en-US"/>
        </w:rPr>
        <w:t>V</w:t>
      </w:r>
      <w:r w:rsidRPr="00F838CD">
        <w:rPr>
          <w:spacing w:val="-2"/>
          <w:sz w:val="28"/>
          <w:szCs w:val="28"/>
          <w:lang w:val="uk-UA"/>
        </w:rPr>
        <w:t>ІІІ Міжнародного мовно-літературного</w:t>
      </w:r>
      <w:r w:rsidRPr="00F838CD">
        <w:rPr>
          <w:sz w:val="28"/>
          <w:szCs w:val="28"/>
          <w:lang w:val="uk-UA"/>
        </w:rPr>
        <w:t xml:space="preserve"> конкурсу учнівської </w:t>
      </w:r>
      <w:r>
        <w:rPr>
          <w:sz w:val="28"/>
          <w:szCs w:val="28"/>
          <w:lang w:val="uk-UA"/>
        </w:rPr>
        <w:t>та студентської молоді імені Тараса Шевченка (далі Конкурс). У Конкурсі взяло участь 68 учнів 5-11 класів із усіх загальноосвітніх навчальних закладів району.</w:t>
      </w:r>
    </w:p>
    <w:p w:rsidR="00CC5904" w:rsidRDefault="00CC5904" w:rsidP="002B59B5">
      <w:pPr>
        <w:spacing w:line="360" w:lineRule="auto"/>
        <w:ind w:right="-8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Учасники Конкурсу мали показати мовну грамотність, здатність до критичного мислення, фахового аналізу мовно-літературного й культурно-історичного матеріалу, а також творчі здібності володіння художнім словом. Конкурсні завдання повинні були забезпечити можливість найповнішого розкриття особистості, інтелектуальних можливостей та творчих здібностей учнів. За виконання завдань у кожній паралелі класів школярі могли максимально отримали 14-15 балів.</w:t>
      </w:r>
    </w:p>
    <w:p w:rsidR="00CC5904" w:rsidRPr="00512D25" w:rsidRDefault="00CC5904" w:rsidP="00EF5C2B">
      <w:pPr>
        <w:spacing w:line="360" w:lineRule="auto"/>
        <w:ind w:right="-81" w:firstLine="708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Загалом конкурсні завдання виявилися складними для учнів. Із 68 учасників лише учениця 11 класу Валківського ліцею імені О.Масельського Валківської районної ради Харківської області Ластович Алінанабрала максимально можливу кількість балів. </w:t>
      </w:r>
    </w:p>
    <w:p w:rsidR="00CC5904" w:rsidRPr="00821C10" w:rsidRDefault="00CC5904" w:rsidP="002B59B5">
      <w:pPr>
        <w:pStyle w:val="BodyTextIndent"/>
        <w:spacing w:after="0" w:line="360" w:lineRule="auto"/>
        <w:ind w:left="0" w:right="-81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Відповідно до кількості учасників та набраних балів у кожній паралелі класів журі ІІ етапу Конкурсу </w:t>
      </w:r>
      <w:r w:rsidRPr="00821C10">
        <w:rPr>
          <w:sz w:val="28"/>
          <w:szCs w:val="28"/>
        </w:rPr>
        <w:t>визначило 23 переможця.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ІІІ місце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8,5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10,5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7,5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C5904" w:rsidRPr="00AD1503" w:rsidTr="0006670A">
        <w:trPr>
          <w:jc w:val="center"/>
        </w:trPr>
        <w:tc>
          <w:tcPr>
            <w:tcW w:w="2392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393" w:type="dxa"/>
          </w:tcPr>
          <w:p w:rsidR="00CC5904" w:rsidRPr="00AD1503" w:rsidRDefault="00CC5904" w:rsidP="0006670A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9,5</w:t>
            </w:r>
          </w:p>
        </w:tc>
      </w:tr>
    </w:tbl>
    <w:p w:rsidR="00CC5904" w:rsidRPr="007070A5" w:rsidRDefault="00CC5904" w:rsidP="002B59B5">
      <w:pPr>
        <w:pStyle w:val="BodyTextIndent"/>
        <w:spacing w:after="0" w:line="360" w:lineRule="auto"/>
        <w:ind w:left="0" w:right="-81" w:firstLine="567"/>
        <w:jc w:val="both"/>
        <w:rPr>
          <w:sz w:val="16"/>
          <w:szCs w:val="16"/>
        </w:rPr>
      </w:pPr>
    </w:p>
    <w:p w:rsidR="00CC5904" w:rsidRPr="0006670A" w:rsidRDefault="00CC5904" w:rsidP="002B59B5">
      <w:pPr>
        <w:pStyle w:val="BodyTextIndent"/>
        <w:spacing w:after="0" w:line="360" w:lineRule="auto"/>
        <w:ind w:left="0" w:right="-81" w:firstLine="567"/>
        <w:jc w:val="both"/>
        <w:rPr>
          <w:b/>
          <w:i/>
          <w:sz w:val="28"/>
          <w:szCs w:val="28"/>
        </w:rPr>
      </w:pPr>
      <w:r w:rsidRPr="0006670A">
        <w:rPr>
          <w:sz w:val="28"/>
          <w:szCs w:val="28"/>
        </w:rPr>
        <w:t>Загалом, усі учасники Конкурсу впоралися із завданнями, окрім п</w:t>
      </w:r>
      <w:r w:rsidRPr="0006670A">
        <w:rPr>
          <w:sz w:val="28"/>
          <w:szCs w:val="28"/>
          <w:lang w:val="ru-RU"/>
        </w:rPr>
        <w:t>’</w:t>
      </w:r>
      <w:r w:rsidRPr="0006670A">
        <w:rPr>
          <w:sz w:val="28"/>
          <w:szCs w:val="28"/>
        </w:rPr>
        <w:t>ятикласників, семикласників та дев’ятикласників, тому творчі роботи даних паралелей члени журі вирішили не направляти для участі у ІІІ етапі Конкурсу.</w:t>
      </w:r>
    </w:p>
    <w:p w:rsidR="00CC5904" w:rsidRDefault="00CC5904" w:rsidP="001151E8">
      <w:pPr>
        <w:pStyle w:val="BodyTextIndent2"/>
        <w:tabs>
          <w:tab w:val="left" w:pos="1254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Призові місця здобули учні таких</w:t>
      </w:r>
      <w:r w:rsidRPr="00E5667E">
        <w:rPr>
          <w:sz w:val="28"/>
          <w:szCs w:val="28"/>
        </w:rPr>
        <w:t xml:space="preserve"> загальноосвітні</w:t>
      </w:r>
      <w:r>
        <w:rPr>
          <w:sz w:val="28"/>
          <w:szCs w:val="28"/>
        </w:rPr>
        <w:t>х навчальних</w:t>
      </w:r>
      <w:r w:rsidRPr="00E5667E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іврайону:</w:t>
      </w:r>
      <w:r w:rsidRPr="0006670A">
        <w:rPr>
          <w:sz w:val="28"/>
          <w:szCs w:val="28"/>
        </w:rPr>
        <w:t>Гонтів’ярська філія Валківського ліцею імені Олександра Масельського</w:t>
      </w:r>
      <w:r>
        <w:rPr>
          <w:sz w:val="28"/>
          <w:szCs w:val="28"/>
        </w:rPr>
        <w:t xml:space="preserve"> </w:t>
      </w:r>
      <w:r w:rsidRPr="0006670A">
        <w:rPr>
          <w:sz w:val="28"/>
          <w:szCs w:val="28"/>
        </w:rPr>
        <w:t xml:space="preserve">Валківської районної ради Харківської області </w:t>
      </w:r>
      <w:r>
        <w:rPr>
          <w:sz w:val="28"/>
          <w:szCs w:val="28"/>
        </w:rPr>
        <w:t xml:space="preserve">(вчителі Нестеренко Т.М., Коляда Т.В.), Старомерчицька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(вчителі Харченко І.А., Мирошниченко О.М.), Валківський ліцей імені Олександра Масельського </w:t>
      </w:r>
      <w:r w:rsidRPr="007070A5">
        <w:rPr>
          <w:sz w:val="28"/>
          <w:szCs w:val="28"/>
        </w:rPr>
        <w:t>(вчителі Козаренко С.М.,Коляда Т.В., Губська Т.В., Варич В.М., Романенко Я.В.),</w:t>
      </w:r>
      <w:r>
        <w:rPr>
          <w:sz w:val="28"/>
          <w:szCs w:val="28"/>
        </w:rPr>
        <w:t xml:space="preserve"> </w:t>
      </w:r>
      <w:r w:rsidRPr="007070A5">
        <w:rPr>
          <w:sz w:val="28"/>
          <w:szCs w:val="28"/>
        </w:rPr>
        <w:t>Огульцівська загальноосвітня школа І-ІІІ ступенів</w:t>
      </w:r>
      <w:r>
        <w:rPr>
          <w:sz w:val="28"/>
          <w:szCs w:val="28"/>
        </w:rPr>
        <w:t xml:space="preserve"> </w:t>
      </w:r>
      <w:r w:rsidRPr="007070A5">
        <w:rPr>
          <w:sz w:val="28"/>
          <w:szCs w:val="28"/>
        </w:rPr>
        <w:t>Валківської районної</w:t>
      </w:r>
      <w:r w:rsidRPr="0006670A">
        <w:rPr>
          <w:sz w:val="28"/>
          <w:szCs w:val="28"/>
        </w:rPr>
        <w:t xml:space="preserve"> ради Харківської області</w:t>
      </w:r>
      <w:r>
        <w:rPr>
          <w:sz w:val="28"/>
          <w:szCs w:val="28"/>
        </w:rPr>
        <w:t xml:space="preserve"> (вчителі Маршала О.А., Котляр Р.П.), Сніжківська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(вчителі Базюк І.В., Масюк Л.О.), Валківська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(вчитель Губська М.О.), Високопільська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(вчителі Москаленко Л.Л., Годунко Л.В.), Баранівська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(вчителі Головко Н.М., Пипа С.В.), Шарівська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(вчителі Годунко Л.В., Золочевська О.В.), Сидоренківська загальноосвітня школа І-ІІІ ступенів </w:t>
      </w:r>
      <w:r w:rsidRPr="0006670A">
        <w:rPr>
          <w:sz w:val="28"/>
          <w:szCs w:val="28"/>
        </w:rPr>
        <w:t>Валківської районної ради Харківської області</w:t>
      </w:r>
      <w:r>
        <w:rPr>
          <w:sz w:val="28"/>
          <w:szCs w:val="28"/>
        </w:rPr>
        <w:t xml:space="preserve"> (вчитель Данильченко Н.О.).</w:t>
      </w:r>
    </w:p>
    <w:p w:rsidR="00CC5904" w:rsidRPr="007A4935" w:rsidRDefault="00CC5904" w:rsidP="00344B13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7A4935">
        <w:rPr>
          <w:sz w:val="28"/>
          <w:szCs w:val="28"/>
        </w:rPr>
        <w:t xml:space="preserve">Журі ІІ (районного) етапу Конкурсу проаналізувало виконання учнями конкурсних творчих завдань і визначило наступні типові недоліки: </w:t>
      </w:r>
    </w:p>
    <w:p w:rsidR="00CC5904" w:rsidRPr="00C9713F" w:rsidRDefault="00CC5904" w:rsidP="00C9713F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402267">
        <w:rPr>
          <w:sz w:val="28"/>
          <w:szCs w:val="28"/>
        </w:rPr>
        <w:t>Творчі роботи учнів 5 класу за обсягом висловлювання відповідають нормі, але діти не вміють будувати текст у формі казки. Загалом вдало дібрані лексичні засоби, але тема висвітлена не досить чітко. Допустили помилки при написанні прийменників «у», «в», сполучників «і», «й», прислівників, у чергуванні пр</w:t>
      </w:r>
      <w:r w:rsidRPr="00C9713F">
        <w:rPr>
          <w:sz w:val="28"/>
          <w:szCs w:val="28"/>
        </w:rPr>
        <w:t>иголосних звуків, вживанні пунктограми (перед протиставними сполучниками).</w:t>
      </w:r>
    </w:p>
    <w:p w:rsidR="00CC5904" w:rsidRPr="00C9713F" w:rsidRDefault="00CC5904" w:rsidP="00C9713F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C9713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C9713F">
        <w:rPr>
          <w:sz w:val="28"/>
          <w:szCs w:val="28"/>
        </w:rPr>
        <w:t xml:space="preserve">шестикласників обсяг робіт відповідав вимогам, але у більшості учасників не була повністю та послідовно розкрита тема роботи. Учні писали про творчість Т.Г.Шевченка, не називаючи назв творів. Під час написання роботи були допущені помилки на такі правила: </w:t>
      </w:r>
      <w:r w:rsidRPr="00C9713F">
        <w:rPr>
          <w:sz w:val="28"/>
          <w:szCs w:val="28"/>
        </w:rPr>
        <w:tab/>
        <w:t>розділові знаки при діалозі; кома в складному реченні; вживання «у», «в», «і», «й»; кома при ставних словах; вживання м’якого знаку та апострофа; «не» з дієсловами. У роботах учасників трапляються мовленнєві недоліки, недоречне вживання словосполучень, трапляється порушення викладу думок. Граматичне завдання було повністю виконано.</w:t>
      </w:r>
    </w:p>
    <w:p w:rsidR="00CC5904" w:rsidRPr="00C9713F" w:rsidRDefault="00CC5904" w:rsidP="00C9713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9713F">
        <w:rPr>
          <w:sz w:val="28"/>
          <w:szCs w:val="28"/>
          <w:lang w:val="uk-UA"/>
        </w:rPr>
        <w:t xml:space="preserve">Учні 7 класу допустили недоліки в побудові тексту,  зміст творчих робіт не повністю відповідає темі, трапляються відхилення від неї. </w:t>
      </w:r>
      <w:r w:rsidRPr="00A034C3">
        <w:rPr>
          <w:sz w:val="28"/>
          <w:szCs w:val="28"/>
          <w:lang w:val="uk-UA"/>
        </w:rPr>
        <w:t>Допускаються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незначні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порушення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послідовності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викладу думки. Учні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самостійно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формували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судження, аргументували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їх. Хоча в деяких роботах прослідковувалося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невміння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учнів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розкрити тему твору,  навести цитати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із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творів Т.Г. Шевченка для аргументації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власних думок. Граматичне та стилістичне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оформлення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листів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має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значні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>недоліки у багатьох</w:t>
      </w:r>
      <w:r>
        <w:rPr>
          <w:sz w:val="28"/>
          <w:szCs w:val="28"/>
          <w:lang w:val="uk-UA"/>
        </w:rPr>
        <w:t xml:space="preserve"> </w:t>
      </w:r>
      <w:r w:rsidRPr="00A034C3">
        <w:rPr>
          <w:sz w:val="28"/>
          <w:szCs w:val="28"/>
          <w:lang w:val="uk-UA"/>
        </w:rPr>
        <w:t xml:space="preserve">учасників. </w:t>
      </w:r>
      <w:r w:rsidRPr="007070A5">
        <w:rPr>
          <w:sz w:val="28"/>
          <w:szCs w:val="28"/>
          <w:lang w:val="uk-UA"/>
        </w:rPr>
        <w:t>Не всі</w:t>
      </w:r>
      <w:r>
        <w:rPr>
          <w:sz w:val="28"/>
          <w:szCs w:val="28"/>
          <w:lang w:val="uk-UA"/>
        </w:rPr>
        <w:t xml:space="preserve"> </w:t>
      </w:r>
      <w:r w:rsidRPr="007070A5">
        <w:rPr>
          <w:sz w:val="28"/>
          <w:szCs w:val="28"/>
          <w:lang w:val="uk-UA"/>
        </w:rPr>
        <w:t>учні</w:t>
      </w:r>
      <w:r>
        <w:rPr>
          <w:sz w:val="28"/>
          <w:szCs w:val="28"/>
          <w:lang w:val="uk-UA"/>
        </w:rPr>
        <w:t xml:space="preserve"> </w:t>
      </w:r>
      <w:r w:rsidRPr="007070A5">
        <w:rPr>
          <w:sz w:val="28"/>
          <w:szCs w:val="28"/>
          <w:lang w:val="uk-UA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7070A5">
        <w:rPr>
          <w:sz w:val="28"/>
          <w:szCs w:val="28"/>
          <w:lang w:val="uk-UA"/>
        </w:rPr>
        <w:t>навички</w:t>
      </w:r>
      <w:r>
        <w:rPr>
          <w:sz w:val="28"/>
          <w:szCs w:val="28"/>
          <w:lang w:val="uk-UA"/>
        </w:rPr>
        <w:t xml:space="preserve"> </w:t>
      </w:r>
      <w:r w:rsidRPr="007070A5">
        <w:rPr>
          <w:sz w:val="28"/>
          <w:szCs w:val="28"/>
          <w:lang w:val="uk-UA"/>
        </w:rPr>
        <w:t>роботи</w:t>
      </w:r>
      <w:r>
        <w:rPr>
          <w:sz w:val="28"/>
          <w:szCs w:val="28"/>
          <w:lang w:val="uk-UA"/>
        </w:rPr>
        <w:t xml:space="preserve"> </w:t>
      </w:r>
      <w:r w:rsidRPr="007070A5">
        <w:rPr>
          <w:sz w:val="28"/>
          <w:szCs w:val="28"/>
          <w:lang w:val="uk-UA"/>
        </w:rPr>
        <w:t>висновки та узагальнення.</w:t>
      </w:r>
    </w:p>
    <w:p w:rsidR="00CC5904" w:rsidRPr="001F5E27" w:rsidRDefault="00CC5904" w:rsidP="0000671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0671A">
        <w:rPr>
          <w:sz w:val="28"/>
          <w:szCs w:val="28"/>
          <w:lang w:val="uk-UA"/>
        </w:rPr>
        <w:t>У восьмикласників обсяг творів відповідає вимогам, але тема розкрита не повністю, мало доказів і самостійних суджень. Учні вміють складати твори-роздуми. Проте, орієнтуючись на комунікативне завдання, не чітко дотримуються композиційної пропорційності, недостатньо аргументують власну думку. Подекуди порушується логіка викладу думки. Потребує вдосконалення грамотність, бракує яскравих мовних засобів.</w:t>
      </w:r>
      <w:r w:rsidRPr="0000671A">
        <w:rPr>
          <w:sz w:val="28"/>
          <w:szCs w:val="28"/>
        </w:rPr>
        <w:t xml:space="preserve"> Допустили помилки</w:t>
      </w:r>
      <w:r>
        <w:rPr>
          <w:sz w:val="28"/>
          <w:szCs w:val="28"/>
          <w:lang w:val="uk-UA"/>
        </w:rPr>
        <w:t xml:space="preserve"> </w:t>
      </w:r>
      <w:r w:rsidRPr="001F5E27">
        <w:rPr>
          <w:sz w:val="28"/>
          <w:szCs w:val="28"/>
        </w:rPr>
        <w:t>при написанні</w:t>
      </w:r>
      <w:r w:rsidRPr="001F5E27">
        <w:rPr>
          <w:sz w:val="28"/>
          <w:szCs w:val="28"/>
          <w:lang w:val="uk-UA"/>
        </w:rPr>
        <w:t xml:space="preserve"> вживання прийменників «у», «в», використанні слів у невластивому значенні, пунктуаційні помилки при вставних словах, у склад</w:t>
      </w:r>
      <w:r>
        <w:rPr>
          <w:sz w:val="28"/>
          <w:szCs w:val="28"/>
          <w:lang w:val="uk-UA"/>
        </w:rPr>
        <w:t>них реченнях, неправильно побуду</w:t>
      </w:r>
      <w:r w:rsidRPr="001F5E27">
        <w:rPr>
          <w:sz w:val="28"/>
          <w:szCs w:val="28"/>
          <w:lang w:val="uk-UA"/>
        </w:rPr>
        <w:t xml:space="preserve">вали речення. </w:t>
      </w:r>
    </w:p>
    <w:p w:rsidR="00CC5904" w:rsidRPr="001F5E27" w:rsidRDefault="00CC5904" w:rsidP="002B7E21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1F5E27">
        <w:rPr>
          <w:sz w:val="28"/>
          <w:szCs w:val="28"/>
        </w:rPr>
        <w:t>У 9 класі творча робота передбачала написання твору-роздуму.</w:t>
      </w:r>
      <w:r>
        <w:rPr>
          <w:sz w:val="28"/>
          <w:szCs w:val="28"/>
        </w:rPr>
        <w:t xml:space="preserve"> </w:t>
      </w:r>
      <w:r w:rsidRPr="001F5E27">
        <w:rPr>
          <w:sz w:val="28"/>
          <w:szCs w:val="28"/>
        </w:rPr>
        <w:t>Значна частина учнів розкрила тему, проте вони потребують глибокого висвітлення. Слід зауважити, що значна частина учасників не вміє використовувати цитати в творі. У мовному оформленні було багато лексичних помилок, а також пунктуаційних (кома в складному реченні). З граматичним завданням учасники справилися погано (прикладок та невідокремлених дієприкметникових зворотів майже не було використано в творах). Були допущені учнями і орфографічні помилки, зокрема на перенос слів, чергування «у», «в», вживання великої букви у власних назвах.</w:t>
      </w:r>
    </w:p>
    <w:p w:rsidR="00CC5904" w:rsidRPr="001F5E27" w:rsidRDefault="00CC5904" w:rsidP="001F5E27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1F5E27">
        <w:rPr>
          <w:sz w:val="28"/>
          <w:szCs w:val="28"/>
        </w:rPr>
        <w:t>У десятикласників творча робота передбачала написання твору-роздуму у публіцистичному стилі.</w:t>
      </w:r>
      <w:r>
        <w:rPr>
          <w:sz w:val="28"/>
          <w:szCs w:val="28"/>
        </w:rPr>
        <w:t xml:space="preserve"> </w:t>
      </w:r>
      <w:r w:rsidRPr="001F5E27">
        <w:rPr>
          <w:sz w:val="28"/>
          <w:szCs w:val="28"/>
        </w:rPr>
        <w:t>Деякі учні не дібрали заголовок до твору та не дотрималися обсягу робіт. У більшості роботах переважають складні речення одного типу зв’язку. Немає речень з підрядними умови та мети.</w:t>
      </w:r>
      <w:r>
        <w:rPr>
          <w:sz w:val="28"/>
          <w:szCs w:val="28"/>
        </w:rPr>
        <w:t xml:space="preserve"> </w:t>
      </w:r>
      <w:r w:rsidRPr="001F5E27">
        <w:rPr>
          <w:sz w:val="28"/>
          <w:szCs w:val="28"/>
        </w:rPr>
        <w:t>Більшість учнів написали дану роботу, використовуючи тип мовлення – розповідь. Значна частина учнів не розкрила тему. Є фактичні неточності у змісті, трапляються порушення викладу послідовності думок, граматично неправильно побудовані речення. Не всі учні в творі використали неозначено-особові речення, складнопідрядні речення з підрядними умови та мети. Допустили помилки при написанні прийменників «у», «в», сполучників «і», «й», вставних слів та конструкцій, при побудові складних речень, оформленні цитат у тексті.</w:t>
      </w:r>
    </w:p>
    <w:p w:rsidR="00CC5904" w:rsidRPr="00B63185" w:rsidRDefault="00CC5904" w:rsidP="005E7E33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11 класі</w:t>
      </w:r>
      <w:r w:rsidRPr="001F5E27">
        <w:rPr>
          <w:sz w:val="28"/>
          <w:szCs w:val="28"/>
        </w:rPr>
        <w:t xml:space="preserve"> творча робота передбачала</w:t>
      </w:r>
      <w:r>
        <w:rPr>
          <w:sz w:val="28"/>
          <w:szCs w:val="28"/>
        </w:rPr>
        <w:t xml:space="preserve"> </w:t>
      </w:r>
      <w:r w:rsidRPr="005E7E33">
        <w:rPr>
          <w:sz w:val="28"/>
          <w:szCs w:val="28"/>
        </w:rPr>
        <w:t>написання статті дискусійного характеру</w:t>
      </w:r>
      <w:r>
        <w:rPr>
          <w:sz w:val="28"/>
          <w:szCs w:val="28"/>
        </w:rPr>
        <w:t xml:space="preserve">. </w:t>
      </w:r>
      <w:r w:rsidRPr="005E7E33">
        <w:rPr>
          <w:sz w:val="28"/>
          <w:szCs w:val="28"/>
        </w:rPr>
        <w:t xml:space="preserve">Лише дві роботи відповідали вимогам. Інші учні дотримувалися твору-роздуму. Граматичне завдання виконали всі, але переважно не визначили види речень. </w:t>
      </w:r>
      <w:r w:rsidRPr="001F5E27">
        <w:rPr>
          <w:sz w:val="28"/>
          <w:szCs w:val="28"/>
        </w:rPr>
        <w:t>Допустили помилки при написанні</w:t>
      </w:r>
      <w:r>
        <w:rPr>
          <w:sz w:val="28"/>
          <w:szCs w:val="28"/>
        </w:rPr>
        <w:t xml:space="preserve"> к</w:t>
      </w:r>
      <w:r w:rsidRPr="005E7E33">
        <w:rPr>
          <w:sz w:val="28"/>
          <w:szCs w:val="28"/>
        </w:rPr>
        <w:t>ом</w:t>
      </w:r>
      <w:r>
        <w:rPr>
          <w:sz w:val="28"/>
          <w:szCs w:val="28"/>
        </w:rPr>
        <w:t>и</w:t>
      </w:r>
      <w:r w:rsidRPr="005E7E33">
        <w:rPr>
          <w:sz w:val="28"/>
          <w:szCs w:val="28"/>
        </w:rPr>
        <w:t xml:space="preserve"> в складнопідрядному реченні, </w:t>
      </w:r>
      <w:r w:rsidRPr="00B63185">
        <w:rPr>
          <w:sz w:val="28"/>
          <w:szCs w:val="28"/>
        </w:rPr>
        <w:t>коми при уточнюючих членах речення, при переносі слів, чергуванні «у», «в», при побудові складних речень.</w:t>
      </w:r>
    </w:p>
    <w:p w:rsidR="00CC5904" w:rsidRPr="00B63185" w:rsidRDefault="00CC5904" w:rsidP="00344B13">
      <w:pPr>
        <w:pStyle w:val="BodyTextIndent"/>
        <w:spacing w:after="0" w:line="360" w:lineRule="auto"/>
        <w:ind w:left="0" w:right="-442" w:firstLine="708"/>
        <w:rPr>
          <w:sz w:val="28"/>
          <w:szCs w:val="28"/>
        </w:rPr>
      </w:pPr>
      <w:r w:rsidRPr="00B63185">
        <w:rPr>
          <w:sz w:val="28"/>
          <w:szCs w:val="28"/>
        </w:rPr>
        <w:t xml:space="preserve">Виходячи із вищезазначеного, </w:t>
      </w:r>
    </w:p>
    <w:p w:rsidR="00CC5904" w:rsidRPr="00B63185" w:rsidRDefault="00CC5904" w:rsidP="001151E8">
      <w:pPr>
        <w:pStyle w:val="BodyTextIndent"/>
        <w:spacing w:after="0" w:line="360" w:lineRule="auto"/>
        <w:ind w:right="-442" w:firstLine="425"/>
        <w:rPr>
          <w:sz w:val="16"/>
          <w:szCs w:val="16"/>
        </w:rPr>
      </w:pPr>
    </w:p>
    <w:p w:rsidR="00CC5904" w:rsidRPr="00B63185" w:rsidRDefault="00CC5904" w:rsidP="00344B13">
      <w:pPr>
        <w:spacing w:line="360" w:lineRule="auto"/>
        <w:jc w:val="both"/>
        <w:rPr>
          <w:sz w:val="28"/>
          <w:szCs w:val="28"/>
          <w:lang w:val="uk-UA"/>
        </w:rPr>
      </w:pPr>
      <w:r w:rsidRPr="00B63185">
        <w:rPr>
          <w:sz w:val="28"/>
          <w:szCs w:val="28"/>
        </w:rPr>
        <w:t xml:space="preserve">НАКАЗУЮ: </w:t>
      </w:r>
    </w:p>
    <w:p w:rsidR="00CC5904" w:rsidRPr="00AF3421" w:rsidRDefault="00CC5904" w:rsidP="00344B13">
      <w:pPr>
        <w:pStyle w:val="BodyTextIndent2"/>
        <w:tabs>
          <w:tab w:val="left" w:pos="1254"/>
        </w:tabs>
        <w:spacing w:after="0" w:line="360" w:lineRule="auto"/>
        <w:ind w:left="0"/>
        <w:jc w:val="both"/>
        <w:rPr>
          <w:sz w:val="28"/>
          <w:szCs w:val="28"/>
        </w:rPr>
      </w:pPr>
      <w:r w:rsidRPr="00B63185">
        <w:rPr>
          <w:sz w:val="28"/>
          <w:szCs w:val="28"/>
        </w:rPr>
        <w:t xml:space="preserve">1. Визнати переможцями </w:t>
      </w:r>
      <w:r w:rsidRPr="00AF3421">
        <w:rPr>
          <w:sz w:val="28"/>
          <w:szCs w:val="28"/>
        </w:rPr>
        <w:t>Конкурсу таких учнів загальноосвітніх навчальних закладів району:</w:t>
      </w:r>
    </w:p>
    <w:p w:rsidR="00CC5904" w:rsidRPr="00410DBA" w:rsidRDefault="00CC5904" w:rsidP="00735380">
      <w:pPr>
        <w:pStyle w:val="BodyTextIndent2"/>
        <w:tabs>
          <w:tab w:val="left" w:pos="720"/>
        </w:tabs>
        <w:spacing w:after="0" w:line="360" w:lineRule="auto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AF3421">
        <w:rPr>
          <w:sz w:val="28"/>
          <w:szCs w:val="28"/>
        </w:rPr>
        <w:t xml:space="preserve">І місце: </w:t>
      </w:r>
      <w:r w:rsidRPr="00B63185">
        <w:rPr>
          <w:sz w:val="28"/>
        </w:rPr>
        <w:t>Ніколенко Вікторія Юріївна, учениця 5 класу Гонтів’ярської</w:t>
      </w:r>
      <w:r>
        <w:rPr>
          <w:sz w:val="28"/>
        </w:rPr>
        <w:t xml:space="preserve"> </w:t>
      </w:r>
      <w:r w:rsidRPr="00B63185">
        <w:rPr>
          <w:sz w:val="28"/>
        </w:rPr>
        <w:t>філії</w:t>
      </w:r>
      <w:r>
        <w:rPr>
          <w:sz w:val="28"/>
        </w:rPr>
        <w:t xml:space="preserve"> </w:t>
      </w:r>
      <w:r w:rsidRPr="00B63185">
        <w:rPr>
          <w:sz w:val="28"/>
        </w:rPr>
        <w:t>Валківського ліцею імені Олександра Масельського;</w:t>
      </w:r>
      <w:r>
        <w:rPr>
          <w:sz w:val="28"/>
        </w:rPr>
        <w:t xml:space="preserve"> </w:t>
      </w:r>
      <w:r w:rsidRPr="00B63185">
        <w:rPr>
          <w:sz w:val="28"/>
        </w:rPr>
        <w:t>Новіков Кіріл Андрійовича</w:t>
      </w:r>
      <w:r>
        <w:rPr>
          <w:sz w:val="28"/>
        </w:rPr>
        <w:t xml:space="preserve">, учень 5 класу </w:t>
      </w:r>
      <w:r w:rsidRPr="00B63185">
        <w:rPr>
          <w:sz w:val="28"/>
        </w:rPr>
        <w:t>Сніжківськ</w:t>
      </w:r>
      <w:r>
        <w:rPr>
          <w:sz w:val="28"/>
        </w:rPr>
        <w:t>ої загальноосвітньої</w:t>
      </w:r>
      <w:r w:rsidRPr="00B63185">
        <w:rPr>
          <w:sz w:val="28"/>
        </w:rPr>
        <w:t xml:space="preserve"> школ</w:t>
      </w:r>
      <w:r>
        <w:rPr>
          <w:sz w:val="28"/>
        </w:rPr>
        <w:t xml:space="preserve">и І-ІІІ ступенів; </w:t>
      </w:r>
      <w:r w:rsidRPr="00814D15">
        <w:rPr>
          <w:sz w:val="28"/>
        </w:rPr>
        <w:t>Савченко Інна Анатоліївна</w:t>
      </w:r>
      <w:r>
        <w:rPr>
          <w:sz w:val="28"/>
        </w:rPr>
        <w:t>, учениця 6 класу Старомерчицької загальноосвітньої</w:t>
      </w:r>
      <w:r w:rsidRPr="00B63185">
        <w:rPr>
          <w:sz w:val="28"/>
        </w:rPr>
        <w:t xml:space="preserve"> школ</w:t>
      </w:r>
      <w:r>
        <w:rPr>
          <w:sz w:val="28"/>
        </w:rPr>
        <w:t xml:space="preserve">и І-ІІІ ступенів; Розумна </w:t>
      </w:r>
      <w:r w:rsidRPr="007C4FD7">
        <w:rPr>
          <w:sz w:val="28"/>
        </w:rPr>
        <w:t>Анна Олександрівна</w:t>
      </w:r>
      <w:r>
        <w:rPr>
          <w:sz w:val="28"/>
        </w:rPr>
        <w:t xml:space="preserve">, учениця 7 класу </w:t>
      </w:r>
      <w:r w:rsidRPr="00B63185">
        <w:rPr>
          <w:sz w:val="28"/>
          <w:szCs w:val="28"/>
        </w:rPr>
        <w:t>Валківського ліцею імені Олександра Масельського;</w:t>
      </w:r>
      <w:r>
        <w:rPr>
          <w:sz w:val="28"/>
          <w:szCs w:val="28"/>
        </w:rPr>
        <w:t xml:space="preserve"> </w:t>
      </w:r>
      <w:r w:rsidRPr="00B2314E">
        <w:rPr>
          <w:sz w:val="28"/>
          <w:szCs w:val="28"/>
        </w:rPr>
        <w:t>Свир Софія Василівна</w:t>
      </w:r>
      <w:r>
        <w:rPr>
          <w:sz w:val="28"/>
          <w:szCs w:val="28"/>
        </w:rPr>
        <w:t xml:space="preserve">, учениця 8 класу </w:t>
      </w:r>
      <w:r w:rsidRPr="00B63185">
        <w:rPr>
          <w:sz w:val="28"/>
          <w:szCs w:val="28"/>
        </w:rPr>
        <w:t xml:space="preserve">Валківського ліцею імені Олександра </w:t>
      </w:r>
      <w:r w:rsidRPr="00CC34F6">
        <w:rPr>
          <w:sz w:val="28"/>
          <w:szCs w:val="28"/>
        </w:rPr>
        <w:t xml:space="preserve">Масельського; </w:t>
      </w:r>
      <w:r w:rsidRPr="00CC34F6">
        <w:rPr>
          <w:sz w:val="28"/>
        </w:rPr>
        <w:t xml:space="preserve">Зань Катерина Сергіївна, учениця 9 класу </w:t>
      </w:r>
      <w:r w:rsidRPr="00CC34F6">
        <w:rPr>
          <w:sz w:val="28"/>
          <w:szCs w:val="28"/>
        </w:rPr>
        <w:t>Валківського ліцею імені Олександра Масельського; Ковальова Марія Олександрівна</w:t>
      </w:r>
      <w:r w:rsidRPr="00CC34F6">
        <w:rPr>
          <w:sz w:val="28"/>
        </w:rPr>
        <w:t xml:space="preserve">, учениця 10 класу </w:t>
      </w:r>
      <w:r w:rsidRPr="00CC34F6">
        <w:rPr>
          <w:sz w:val="28"/>
          <w:szCs w:val="28"/>
        </w:rPr>
        <w:t xml:space="preserve">Валківського ліцею імені Олександра Масельського; </w:t>
      </w:r>
      <w:r w:rsidRPr="00CC34F6">
        <w:rPr>
          <w:sz w:val="28"/>
        </w:rPr>
        <w:t xml:space="preserve">Ластович Аліна Сергіївна, учениця 11 класу </w:t>
      </w:r>
      <w:r w:rsidRPr="00CC34F6">
        <w:rPr>
          <w:sz w:val="28"/>
          <w:szCs w:val="28"/>
        </w:rPr>
        <w:t>Валківського ліцею імені Олександра Масельського.</w:t>
      </w:r>
    </w:p>
    <w:p w:rsidR="00CC5904" w:rsidRPr="00CA68EC" w:rsidRDefault="00CC5904" w:rsidP="00735380">
      <w:pPr>
        <w:pStyle w:val="BodyTextIndent2"/>
        <w:tabs>
          <w:tab w:val="left" w:pos="720"/>
        </w:tabs>
        <w:spacing w:after="0" w:line="360" w:lineRule="auto"/>
        <w:ind w:left="0"/>
        <w:jc w:val="both"/>
        <w:rPr>
          <w:sz w:val="28"/>
          <w:szCs w:val="28"/>
        </w:rPr>
      </w:pPr>
      <w:r w:rsidRPr="001742E2">
        <w:rPr>
          <w:sz w:val="28"/>
          <w:szCs w:val="28"/>
        </w:rPr>
        <w:t>1.2.</w:t>
      </w:r>
      <w:r w:rsidRPr="001742E2">
        <w:rPr>
          <w:sz w:val="28"/>
          <w:szCs w:val="28"/>
        </w:rPr>
        <w:tab/>
        <w:t>ІІ місце:</w:t>
      </w:r>
      <w:r w:rsidRPr="001742E2">
        <w:rPr>
          <w:sz w:val="28"/>
        </w:rPr>
        <w:t>Москаленко Вікторія Михайлівна, учениця 5 класу Огульцівської загальноосвітньої школи І-ІІІ ступенів;</w:t>
      </w:r>
      <w:r w:rsidRPr="001742E2">
        <w:rPr>
          <w:sz w:val="28"/>
          <w:szCs w:val="28"/>
        </w:rPr>
        <w:t>Богмацер Еліна Сергіївна, учениця 6 класу Високопільської</w:t>
      </w:r>
      <w:r>
        <w:rPr>
          <w:sz w:val="28"/>
          <w:szCs w:val="28"/>
        </w:rPr>
        <w:t xml:space="preserve"> </w:t>
      </w:r>
      <w:r w:rsidRPr="001742E2">
        <w:rPr>
          <w:sz w:val="28"/>
        </w:rPr>
        <w:t>ЗОШ І-ІІІ ступенів;</w:t>
      </w:r>
      <w:r>
        <w:rPr>
          <w:sz w:val="28"/>
        </w:rPr>
        <w:t xml:space="preserve"> </w:t>
      </w:r>
      <w:r w:rsidRPr="001742E2">
        <w:rPr>
          <w:sz w:val="28"/>
          <w:szCs w:val="28"/>
        </w:rPr>
        <w:t xml:space="preserve">Білецька Аліна Володимирівна, учениця 7 класу </w:t>
      </w:r>
      <w:r w:rsidRPr="001742E2">
        <w:rPr>
          <w:sz w:val="28"/>
        </w:rPr>
        <w:t>Валківської</w:t>
      </w:r>
      <w:r>
        <w:rPr>
          <w:sz w:val="28"/>
        </w:rPr>
        <w:t xml:space="preserve"> </w:t>
      </w:r>
      <w:r w:rsidRPr="00CA68EC">
        <w:rPr>
          <w:sz w:val="28"/>
          <w:szCs w:val="28"/>
        </w:rPr>
        <w:t>загальноосвітньої школи І-ІІІ ступенів; Кравченко Олексій Дмитрович, учень 7 класу Баранівської</w:t>
      </w:r>
      <w:r>
        <w:rPr>
          <w:sz w:val="28"/>
          <w:szCs w:val="28"/>
        </w:rPr>
        <w:t xml:space="preserve"> </w:t>
      </w:r>
      <w:r w:rsidRPr="00CA68EC">
        <w:rPr>
          <w:sz w:val="28"/>
          <w:szCs w:val="28"/>
        </w:rPr>
        <w:t>загальноосвітньої школи І-ІІІ ступенів; Бондар Анастасія Святославівна, учениця 8 класу Сидоренківської загальноосвітньої школи І-ІІІ ступенів;</w:t>
      </w:r>
      <w:r>
        <w:rPr>
          <w:sz w:val="28"/>
          <w:szCs w:val="28"/>
        </w:rPr>
        <w:t xml:space="preserve"> </w:t>
      </w:r>
      <w:r w:rsidRPr="00784E96">
        <w:rPr>
          <w:sz w:val="28"/>
          <w:szCs w:val="28"/>
        </w:rPr>
        <w:t>Лебедінець Артур Максимович</w:t>
      </w:r>
      <w:r>
        <w:rPr>
          <w:sz w:val="28"/>
          <w:szCs w:val="28"/>
        </w:rPr>
        <w:t xml:space="preserve">, учень 9 класу </w:t>
      </w:r>
      <w:r w:rsidRPr="00B63185">
        <w:rPr>
          <w:sz w:val="28"/>
        </w:rPr>
        <w:t>Гонтів’ярської філії Валківського ліцею імені Олександра Масельського;</w:t>
      </w:r>
      <w:r>
        <w:rPr>
          <w:sz w:val="28"/>
        </w:rPr>
        <w:t xml:space="preserve"> </w:t>
      </w:r>
      <w:r w:rsidRPr="00784E96">
        <w:rPr>
          <w:sz w:val="28"/>
        </w:rPr>
        <w:t>Верхолаз Анастасія Ігорівна</w:t>
      </w:r>
      <w:r>
        <w:rPr>
          <w:sz w:val="28"/>
        </w:rPr>
        <w:t>, учениця 10 класу Старомерчицької загальноосвітньої</w:t>
      </w:r>
      <w:r w:rsidRPr="00B63185">
        <w:rPr>
          <w:sz w:val="28"/>
        </w:rPr>
        <w:t xml:space="preserve"> школ</w:t>
      </w:r>
      <w:r>
        <w:rPr>
          <w:sz w:val="28"/>
        </w:rPr>
        <w:t xml:space="preserve">и І-ІІІ ступенів; </w:t>
      </w:r>
      <w:r w:rsidRPr="00181696">
        <w:rPr>
          <w:sz w:val="28"/>
        </w:rPr>
        <w:t>Мізяк Тетяна Сергіївна</w:t>
      </w:r>
      <w:r>
        <w:rPr>
          <w:sz w:val="28"/>
        </w:rPr>
        <w:t xml:space="preserve">, учениця 11 класу </w:t>
      </w:r>
      <w:r w:rsidRPr="00CA68EC">
        <w:rPr>
          <w:sz w:val="28"/>
          <w:szCs w:val="28"/>
        </w:rPr>
        <w:t>Баранівської загальн</w:t>
      </w:r>
      <w:r>
        <w:rPr>
          <w:sz w:val="28"/>
          <w:szCs w:val="28"/>
        </w:rPr>
        <w:t>оосвітньої школи І-ІІІ ступенів.</w:t>
      </w:r>
    </w:p>
    <w:p w:rsidR="00CC5904" w:rsidRPr="00206EA4" w:rsidRDefault="00CC5904" w:rsidP="00735380">
      <w:pPr>
        <w:pStyle w:val="BodyTextIndent2"/>
        <w:tabs>
          <w:tab w:val="left" w:pos="720"/>
        </w:tabs>
        <w:spacing w:after="0" w:line="360" w:lineRule="auto"/>
        <w:ind w:left="0"/>
        <w:jc w:val="both"/>
        <w:rPr>
          <w:sz w:val="28"/>
          <w:szCs w:val="28"/>
        </w:rPr>
      </w:pPr>
      <w:r w:rsidRPr="00206EA4">
        <w:rPr>
          <w:sz w:val="28"/>
          <w:szCs w:val="28"/>
        </w:rPr>
        <w:t>1.3.</w:t>
      </w:r>
      <w:r w:rsidRPr="00206EA4">
        <w:rPr>
          <w:sz w:val="28"/>
          <w:szCs w:val="28"/>
        </w:rPr>
        <w:tab/>
        <w:t xml:space="preserve">ІІІ місце: </w:t>
      </w:r>
      <w:r w:rsidRPr="002D7BAC">
        <w:rPr>
          <w:sz w:val="28"/>
          <w:szCs w:val="28"/>
        </w:rPr>
        <w:t>Холод Софія Віталіївна</w:t>
      </w:r>
      <w:r>
        <w:rPr>
          <w:sz w:val="28"/>
          <w:szCs w:val="28"/>
        </w:rPr>
        <w:t xml:space="preserve">, </w:t>
      </w:r>
      <w:r w:rsidRPr="001742E2">
        <w:rPr>
          <w:sz w:val="28"/>
          <w:szCs w:val="28"/>
        </w:rPr>
        <w:t xml:space="preserve">учениця </w:t>
      </w:r>
      <w:r>
        <w:rPr>
          <w:sz w:val="28"/>
          <w:szCs w:val="28"/>
        </w:rPr>
        <w:t>6</w:t>
      </w:r>
      <w:r w:rsidRPr="001742E2">
        <w:rPr>
          <w:sz w:val="28"/>
          <w:szCs w:val="28"/>
        </w:rPr>
        <w:t xml:space="preserve"> класу </w:t>
      </w:r>
      <w:r w:rsidRPr="001742E2">
        <w:rPr>
          <w:sz w:val="28"/>
        </w:rPr>
        <w:t>Валківської</w:t>
      </w:r>
      <w:r>
        <w:rPr>
          <w:sz w:val="28"/>
        </w:rPr>
        <w:t xml:space="preserve"> </w:t>
      </w:r>
      <w:r w:rsidRPr="00CA68EC">
        <w:rPr>
          <w:sz w:val="28"/>
          <w:szCs w:val="28"/>
        </w:rPr>
        <w:t>загальноосвітньої школи І-ІІІ ступенів;</w:t>
      </w:r>
      <w:r w:rsidRPr="00F859BC">
        <w:rPr>
          <w:sz w:val="28"/>
          <w:szCs w:val="28"/>
        </w:rPr>
        <w:t>Шевченко Анна Олексіївна</w:t>
      </w:r>
      <w:r>
        <w:rPr>
          <w:sz w:val="28"/>
          <w:szCs w:val="28"/>
        </w:rPr>
        <w:t xml:space="preserve">, учениця 6 класу </w:t>
      </w:r>
      <w:r w:rsidRPr="00B63185">
        <w:rPr>
          <w:sz w:val="28"/>
        </w:rPr>
        <w:t>Валківського ліцею імені Олександра Масельського;</w:t>
      </w:r>
      <w:r>
        <w:rPr>
          <w:sz w:val="28"/>
        </w:rPr>
        <w:t xml:space="preserve"> </w:t>
      </w:r>
      <w:r w:rsidRPr="0007053F">
        <w:rPr>
          <w:sz w:val="28"/>
          <w:szCs w:val="28"/>
        </w:rPr>
        <w:t>Богославська Анна Сергіївна</w:t>
      </w:r>
      <w:r>
        <w:rPr>
          <w:sz w:val="28"/>
          <w:szCs w:val="28"/>
        </w:rPr>
        <w:t xml:space="preserve">, учениця 7 класу Сніжківської </w:t>
      </w:r>
      <w:r w:rsidRPr="00A67670">
        <w:rPr>
          <w:sz w:val="28"/>
          <w:szCs w:val="28"/>
        </w:rPr>
        <w:t xml:space="preserve">загальноосвітньої школи І-ІІІ ступенів; </w:t>
      </w:r>
      <w:r w:rsidRPr="00C40CA3">
        <w:rPr>
          <w:sz w:val="28"/>
          <w:szCs w:val="28"/>
        </w:rPr>
        <w:t>Гойденко</w:t>
      </w:r>
      <w:r>
        <w:rPr>
          <w:sz w:val="28"/>
          <w:szCs w:val="28"/>
        </w:rPr>
        <w:t xml:space="preserve"> </w:t>
      </w:r>
      <w:r w:rsidRPr="00C40CA3">
        <w:rPr>
          <w:sz w:val="28"/>
          <w:szCs w:val="28"/>
        </w:rPr>
        <w:t>Анастасія Юріївна</w:t>
      </w:r>
      <w:r>
        <w:rPr>
          <w:sz w:val="28"/>
          <w:szCs w:val="28"/>
        </w:rPr>
        <w:t xml:space="preserve">, учениця 8 класу Сніжківської </w:t>
      </w:r>
      <w:r w:rsidRPr="00A67670">
        <w:rPr>
          <w:sz w:val="28"/>
          <w:szCs w:val="28"/>
        </w:rPr>
        <w:t>загальноосвітньої школи І-ІІІ ступенів; Круподеря Анна Олександрівна</w:t>
      </w:r>
      <w:r>
        <w:rPr>
          <w:sz w:val="28"/>
          <w:szCs w:val="28"/>
        </w:rPr>
        <w:t xml:space="preserve">, учениця 8 класу Шарівської </w:t>
      </w:r>
      <w:r w:rsidRPr="00A67670">
        <w:rPr>
          <w:sz w:val="28"/>
          <w:szCs w:val="28"/>
        </w:rPr>
        <w:t xml:space="preserve">загальноосвітньої школи І-ІІІ ступенів; </w:t>
      </w:r>
      <w:r w:rsidRPr="002E70D1">
        <w:rPr>
          <w:sz w:val="28"/>
          <w:szCs w:val="28"/>
        </w:rPr>
        <w:t>Василенко Надія Олександрівна</w:t>
      </w:r>
      <w:r>
        <w:rPr>
          <w:sz w:val="28"/>
          <w:szCs w:val="28"/>
        </w:rPr>
        <w:t>,</w:t>
      </w:r>
      <w:r w:rsidRPr="002E70D1">
        <w:rPr>
          <w:sz w:val="28"/>
          <w:szCs w:val="28"/>
        </w:rPr>
        <w:t xml:space="preserve">учениця 9 класу Високопільської ЗОШ І-ІІІ ступенів;  </w:t>
      </w:r>
      <w:r w:rsidRPr="00206EA4">
        <w:rPr>
          <w:sz w:val="28"/>
          <w:szCs w:val="28"/>
        </w:rPr>
        <w:t>Ольховська Неля Сергіївна, учениця 11 класу Шарівської</w:t>
      </w:r>
      <w:r>
        <w:rPr>
          <w:sz w:val="28"/>
          <w:szCs w:val="28"/>
        </w:rPr>
        <w:t xml:space="preserve"> </w:t>
      </w:r>
      <w:r w:rsidRPr="00206EA4">
        <w:rPr>
          <w:sz w:val="28"/>
        </w:rPr>
        <w:t>загальноосвітньої школи І-ІІІ ступенів.</w:t>
      </w:r>
    </w:p>
    <w:p w:rsidR="00CC5904" w:rsidRPr="00F37B2A" w:rsidRDefault="00CC5904" w:rsidP="00735380">
      <w:pPr>
        <w:pStyle w:val="BodyTextIndent2"/>
        <w:tabs>
          <w:tab w:val="left" w:pos="1254"/>
        </w:tabs>
        <w:spacing w:after="0" w:line="360" w:lineRule="auto"/>
        <w:ind w:left="0"/>
        <w:jc w:val="both"/>
        <w:rPr>
          <w:sz w:val="28"/>
          <w:szCs w:val="28"/>
        </w:rPr>
      </w:pPr>
      <w:r w:rsidRPr="00F37B2A">
        <w:rPr>
          <w:rFonts w:eastAsia="Arial Unicode MS"/>
          <w:sz w:val="28"/>
          <w:szCs w:val="28"/>
        </w:rPr>
        <w:t xml:space="preserve">2. </w:t>
      </w:r>
      <w:r>
        <w:rPr>
          <w:rFonts w:eastAsia="Arial Unicode MS"/>
          <w:sz w:val="28"/>
          <w:szCs w:val="28"/>
        </w:rPr>
        <w:t>Методисту р</w:t>
      </w:r>
      <w:r w:rsidRPr="00F37B2A">
        <w:rPr>
          <w:sz w:val="28"/>
          <w:szCs w:val="28"/>
        </w:rPr>
        <w:t>айонно</w:t>
      </w:r>
      <w:r>
        <w:rPr>
          <w:sz w:val="28"/>
          <w:szCs w:val="28"/>
        </w:rPr>
        <w:t>го</w:t>
      </w:r>
      <w:r w:rsidRPr="00F37B2A">
        <w:rPr>
          <w:sz w:val="28"/>
          <w:szCs w:val="28"/>
        </w:rPr>
        <w:t xml:space="preserve"> методично</w:t>
      </w:r>
      <w:r>
        <w:rPr>
          <w:sz w:val="28"/>
          <w:szCs w:val="28"/>
        </w:rPr>
        <w:t>го</w:t>
      </w:r>
      <w:r w:rsidRPr="00F37B2A">
        <w:rPr>
          <w:sz w:val="28"/>
          <w:szCs w:val="28"/>
        </w:rPr>
        <w:t xml:space="preserve"> кабінету відділу освіти Валківської районної державної адміністрації </w:t>
      </w:r>
      <w:r w:rsidRPr="00F37B2A">
        <w:rPr>
          <w:spacing w:val="5"/>
          <w:sz w:val="28"/>
          <w:szCs w:val="28"/>
        </w:rPr>
        <w:t xml:space="preserve"> (</w:t>
      </w:r>
      <w:r>
        <w:rPr>
          <w:spacing w:val="5"/>
          <w:sz w:val="28"/>
          <w:szCs w:val="28"/>
        </w:rPr>
        <w:t>Ковтун Н.Г.</w:t>
      </w:r>
      <w:r w:rsidRPr="00F37B2A">
        <w:rPr>
          <w:spacing w:val="5"/>
          <w:sz w:val="28"/>
          <w:szCs w:val="28"/>
        </w:rPr>
        <w:t>):</w:t>
      </w:r>
    </w:p>
    <w:p w:rsidR="00CC5904" w:rsidRPr="00F37B2A" w:rsidRDefault="00CC5904" w:rsidP="00735380">
      <w:pPr>
        <w:pStyle w:val="BodyTextIndent2"/>
        <w:tabs>
          <w:tab w:val="left" w:pos="720"/>
        </w:tabs>
        <w:spacing w:after="0" w:line="360" w:lineRule="auto"/>
        <w:ind w:left="0"/>
        <w:jc w:val="both"/>
        <w:rPr>
          <w:sz w:val="28"/>
          <w:szCs w:val="28"/>
        </w:rPr>
      </w:pPr>
      <w:r w:rsidRPr="00F37B2A">
        <w:rPr>
          <w:sz w:val="28"/>
          <w:szCs w:val="28"/>
        </w:rPr>
        <w:t>2.1. Проаналізувати результати Конкурсу на засіданні районного методичного об</w:t>
      </w:r>
      <w:r w:rsidRPr="00F37B2A">
        <w:rPr>
          <w:sz w:val="28"/>
          <w:szCs w:val="28"/>
          <w:lang w:val="ru-RU"/>
        </w:rPr>
        <w:t>’</w:t>
      </w:r>
      <w:r w:rsidRPr="00F37B2A">
        <w:rPr>
          <w:sz w:val="28"/>
          <w:szCs w:val="28"/>
        </w:rPr>
        <w:t>єднання вчителів української мови та літератури.</w:t>
      </w:r>
    </w:p>
    <w:p w:rsidR="00CC5904" w:rsidRPr="00F37B2A" w:rsidRDefault="00CC5904" w:rsidP="00735380">
      <w:pPr>
        <w:pStyle w:val="BodyTextIndent2"/>
        <w:tabs>
          <w:tab w:val="left" w:pos="1254"/>
        </w:tabs>
        <w:spacing w:after="0" w:line="360" w:lineRule="auto"/>
        <w:jc w:val="right"/>
        <w:rPr>
          <w:sz w:val="28"/>
          <w:szCs w:val="28"/>
        </w:rPr>
      </w:pPr>
      <w:r w:rsidRPr="00F37B2A">
        <w:rPr>
          <w:sz w:val="28"/>
          <w:szCs w:val="28"/>
        </w:rPr>
        <w:t xml:space="preserve">                                                                                                Січень 2018</w:t>
      </w:r>
      <w:r>
        <w:rPr>
          <w:sz w:val="28"/>
          <w:szCs w:val="28"/>
        </w:rPr>
        <w:t xml:space="preserve"> </w:t>
      </w:r>
      <w:r w:rsidRPr="00F37B2A">
        <w:rPr>
          <w:sz w:val="28"/>
          <w:szCs w:val="28"/>
        </w:rPr>
        <w:t>року</w:t>
      </w:r>
    </w:p>
    <w:p w:rsidR="00CC5904" w:rsidRPr="00F37B2A" w:rsidRDefault="00CC5904" w:rsidP="00735380">
      <w:pPr>
        <w:pStyle w:val="BodyText"/>
        <w:spacing w:line="360" w:lineRule="auto"/>
        <w:jc w:val="both"/>
        <w:rPr>
          <w:sz w:val="28"/>
          <w:szCs w:val="28"/>
          <w:lang w:val="ru-RU"/>
        </w:rPr>
      </w:pPr>
      <w:r w:rsidRPr="00F37B2A">
        <w:rPr>
          <w:sz w:val="28"/>
          <w:szCs w:val="28"/>
        </w:rPr>
        <w:t>3. Контроль за виконанням даного наказу покласти на головного спеціаліста відділу освіти Валківської районної державної адміністрації Трусову Н.І.</w:t>
      </w:r>
    </w:p>
    <w:p w:rsidR="00CC5904" w:rsidRPr="00F37B2A" w:rsidRDefault="00CC5904" w:rsidP="00735380">
      <w:pPr>
        <w:shd w:val="clear" w:color="auto" w:fill="FFFFFF"/>
        <w:tabs>
          <w:tab w:val="left" w:pos="2525"/>
        </w:tabs>
        <w:spacing w:line="360" w:lineRule="auto"/>
        <w:rPr>
          <w:bCs/>
          <w:spacing w:val="-3"/>
          <w:sz w:val="28"/>
          <w:szCs w:val="28"/>
        </w:rPr>
      </w:pPr>
      <w:r w:rsidRPr="00F37B2A">
        <w:rPr>
          <w:bCs/>
          <w:spacing w:val="-3"/>
          <w:sz w:val="28"/>
          <w:szCs w:val="28"/>
        </w:rPr>
        <w:tab/>
      </w:r>
    </w:p>
    <w:p w:rsidR="00CC5904" w:rsidRPr="00F37B2A" w:rsidRDefault="00CC5904" w:rsidP="001151E8">
      <w:pPr>
        <w:ind w:left="227" w:hanging="227"/>
        <w:jc w:val="both"/>
        <w:rPr>
          <w:b/>
          <w:sz w:val="28"/>
          <w:szCs w:val="28"/>
        </w:rPr>
      </w:pPr>
      <w:r w:rsidRPr="00F37B2A">
        <w:rPr>
          <w:b/>
          <w:sz w:val="28"/>
          <w:szCs w:val="28"/>
        </w:rPr>
        <w:t xml:space="preserve">Начальник </w:t>
      </w:r>
    </w:p>
    <w:p w:rsidR="00CC5904" w:rsidRPr="00F37B2A" w:rsidRDefault="00CC5904" w:rsidP="001151E8">
      <w:pPr>
        <w:ind w:left="227" w:hanging="227"/>
        <w:jc w:val="both"/>
        <w:rPr>
          <w:b/>
          <w:sz w:val="28"/>
          <w:szCs w:val="28"/>
          <w:lang w:val="uk-UA"/>
        </w:rPr>
      </w:pPr>
      <w:r w:rsidRPr="00F37B2A">
        <w:rPr>
          <w:b/>
          <w:sz w:val="28"/>
          <w:szCs w:val="28"/>
        </w:rPr>
        <w:t>відділуосвіти</w:t>
      </w:r>
      <w:r w:rsidRPr="00F37B2A">
        <w:rPr>
          <w:b/>
          <w:sz w:val="28"/>
          <w:szCs w:val="28"/>
        </w:rPr>
        <w:tab/>
      </w:r>
      <w:r w:rsidRPr="00F37B2A">
        <w:rPr>
          <w:b/>
          <w:sz w:val="28"/>
          <w:szCs w:val="28"/>
        </w:rPr>
        <w:tab/>
      </w:r>
      <w:r w:rsidRPr="00F37B2A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                                                      </w:t>
      </w:r>
      <w:r w:rsidRPr="00F37B2A">
        <w:rPr>
          <w:b/>
          <w:sz w:val="28"/>
          <w:szCs w:val="28"/>
          <w:lang w:val="uk-UA"/>
        </w:rPr>
        <w:t>В.В. Новосел</w:t>
      </w:r>
    </w:p>
    <w:p w:rsidR="00CC5904" w:rsidRPr="00F37B2A" w:rsidRDefault="00CC5904" w:rsidP="001151E8">
      <w:pPr>
        <w:ind w:left="227" w:hanging="227"/>
        <w:jc w:val="both"/>
        <w:rPr>
          <w:b/>
          <w:sz w:val="28"/>
          <w:szCs w:val="28"/>
        </w:rPr>
      </w:pPr>
    </w:p>
    <w:p w:rsidR="00CC5904" w:rsidRPr="00F37B2A" w:rsidRDefault="00CC5904" w:rsidP="001151E8">
      <w:pPr>
        <w:ind w:left="227" w:hanging="227"/>
        <w:jc w:val="both"/>
        <w:rPr>
          <w:lang w:val="uk-UA"/>
        </w:rPr>
      </w:pPr>
      <w:r w:rsidRPr="00F37B2A">
        <w:rPr>
          <w:lang w:val="uk-UA"/>
        </w:rPr>
        <w:t>Ковтун,</w:t>
      </w:r>
      <w:r w:rsidRPr="00F37B2A">
        <w:t xml:space="preserve"> 5  13  </w:t>
      </w:r>
      <w:r w:rsidRPr="00F37B2A">
        <w:rPr>
          <w:lang w:val="uk-UA"/>
        </w:rPr>
        <w:t>95</w:t>
      </w: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410DBA" w:rsidRDefault="00CC5904" w:rsidP="00F64883">
      <w:pPr>
        <w:shd w:val="clear" w:color="auto" w:fill="FFFFFF"/>
        <w:ind w:left="17" w:firstLine="691"/>
        <w:rPr>
          <w:bCs/>
          <w:color w:val="FF0000"/>
          <w:spacing w:val="-6"/>
          <w:sz w:val="28"/>
          <w:szCs w:val="28"/>
          <w:lang w:val="uk-UA"/>
        </w:rPr>
      </w:pPr>
    </w:p>
    <w:p w:rsidR="00CC5904" w:rsidRPr="00410DBA" w:rsidRDefault="00CC5904" w:rsidP="00F64883">
      <w:pPr>
        <w:shd w:val="clear" w:color="auto" w:fill="FFFFFF"/>
        <w:ind w:left="17" w:firstLine="691"/>
        <w:rPr>
          <w:bCs/>
          <w:color w:val="FF0000"/>
          <w:spacing w:val="-6"/>
          <w:sz w:val="28"/>
          <w:szCs w:val="28"/>
          <w:lang w:val="uk-UA"/>
        </w:rPr>
      </w:pPr>
    </w:p>
    <w:p w:rsidR="00CC5904" w:rsidRPr="00410DBA" w:rsidRDefault="00CC5904" w:rsidP="00F64883">
      <w:pPr>
        <w:shd w:val="clear" w:color="auto" w:fill="FFFFFF"/>
        <w:ind w:left="17" w:firstLine="691"/>
        <w:rPr>
          <w:bCs/>
          <w:color w:val="FF0000"/>
          <w:spacing w:val="-6"/>
          <w:sz w:val="28"/>
          <w:szCs w:val="28"/>
          <w:lang w:val="uk-UA"/>
        </w:rPr>
      </w:pPr>
    </w:p>
    <w:p w:rsidR="00CC5904" w:rsidRPr="00410DBA" w:rsidRDefault="00CC5904" w:rsidP="00F64883">
      <w:pPr>
        <w:shd w:val="clear" w:color="auto" w:fill="FFFFFF"/>
        <w:ind w:left="17" w:firstLine="691"/>
        <w:rPr>
          <w:bCs/>
          <w:color w:val="FF0000"/>
          <w:spacing w:val="-6"/>
          <w:sz w:val="28"/>
          <w:szCs w:val="28"/>
          <w:lang w:val="uk-UA"/>
        </w:rPr>
      </w:pPr>
    </w:p>
    <w:p w:rsidR="00CC5904" w:rsidRPr="00410DBA" w:rsidRDefault="00CC5904" w:rsidP="00F64883">
      <w:pPr>
        <w:shd w:val="clear" w:color="auto" w:fill="FFFFFF"/>
        <w:ind w:left="17" w:firstLine="691"/>
        <w:rPr>
          <w:bCs/>
          <w:color w:val="FF0000"/>
          <w:spacing w:val="-6"/>
          <w:sz w:val="28"/>
          <w:szCs w:val="28"/>
          <w:lang w:val="uk-UA"/>
        </w:rPr>
      </w:pPr>
    </w:p>
    <w:p w:rsidR="00CC5904" w:rsidRPr="00410DBA" w:rsidRDefault="00CC5904" w:rsidP="00F64883">
      <w:pPr>
        <w:shd w:val="clear" w:color="auto" w:fill="FFFFFF"/>
        <w:ind w:left="17" w:firstLine="691"/>
        <w:rPr>
          <w:bCs/>
          <w:color w:val="FF0000"/>
          <w:spacing w:val="-6"/>
          <w:sz w:val="28"/>
          <w:szCs w:val="28"/>
          <w:lang w:val="uk-UA"/>
        </w:rPr>
      </w:pPr>
    </w:p>
    <w:p w:rsidR="00CC5904" w:rsidRPr="00410DBA" w:rsidRDefault="00CC5904">
      <w:pPr>
        <w:rPr>
          <w:color w:val="FF0000"/>
          <w:sz w:val="28"/>
        </w:rPr>
      </w:pPr>
      <w:r w:rsidRPr="00410DBA">
        <w:rPr>
          <w:color w:val="FF0000"/>
          <w:sz w:val="28"/>
        </w:rPr>
        <w:br w:type="page"/>
      </w:r>
    </w:p>
    <w:p w:rsidR="00CC5904" w:rsidRDefault="00CC5904" w:rsidP="005C7BF6">
      <w:pPr>
        <w:ind w:left="360" w:hanging="360"/>
        <w:jc w:val="both"/>
        <w:rPr>
          <w:sz w:val="28"/>
          <w:lang w:val="uk-UA"/>
        </w:rPr>
      </w:pP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З наказом від</w:t>
      </w:r>
      <w:r>
        <w:rPr>
          <w:sz w:val="28"/>
          <w:lang w:val="uk-UA"/>
        </w:rPr>
        <w:t xml:space="preserve"> </w:t>
      </w:r>
      <w:r w:rsidRPr="00F37B2A">
        <w:rPr>
          <w:sz w:val="28"/>
          <w:lang w:val="uk-UA"/>
        </w:rPr>
        <w:t>21</w:t>
      </w:r>
      <w:r w:rsidRPr="00F37B2A">
        <w:rPr>
          <w:sz w:val="28"/>
        </w:rPr>
        <w:t>.1</w:t>
      </w:r>
      <w:r w:rsidRPr="00F37B2A">
        <w:rPr>
          <w:sz w:val="28"/>
          <w:lang w:val="uk-UA"/>
        </w:rPr>
        <w:t>1</w:t>
      </w:r>
      <w:r w:rsidRPr="00F37B2A">
        <w:rPr>
          <w:sz w:val="28"/>
        </w:rPr>
        <w:t>.201</w:t>
      </w:r>
      <w:r w:rsidRPr="00F37B2A">
        <w:rPr>
          <w:sz w:val="28"/>
          <w:lang w:val="uk-UA"/>
        </w:rPr>
        <w:t>7</w:t>
      </w:r>
      <w:bookmarkStart w:id="0" w:name="_GoBack"/>
      <w:bookmarkEnd w:id="0"/>
      <w:r w:rsidRPr="00F37B2A">
        <w:rPr>
          <w:sz w:val="28"/>
        </w:rPr>
        <w:t xml:space="preserve"> № </w:t>
      </w:r>
      <w:r>
        <w:rPr>
          <w:sz w:val="28"/>
          <w:lang w:val="uk-UA"/>
        </w:rPr>
        <w:t xml:space="preserve">206 </w:t>
      </w:r>
      <w:r w:rsidRPr="00F37B2A">
        <w:rPr>
          <w:sz w:val="28"/>
        </w:rPr>
        <w:t>ознайомлені: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Грєхова В.І.</w:t>
      </w:r>
    </w:p>
    <w:p w:rsidR="00CC5904" w:rsidRPr="00F37B2A" w:rsidRDefault="00CC5904" w:rsidP="005C7BF6">
      <w:pPr>
        <w:ind w:left="360" w:hanging="360"/>
        <w:jc w:val="both"/>
        <w:rPr>
          <w:sz w:val="28"/>
          <w:lang w:val="uk-UA"/>
        </w:rPr>
      </w:pPr>
      <w:r w:rsidRPr="00F37B2A">
        <w:rPr>
          <w:sz w:val="28"/>
        </w:rPr>
        <w:t xml:space="preserve">_________________ </w:t>
      </w:r>
      <w:r w:rsidRPr="00F37B2A">
        <w:rPr>
          <w:sz w:val="28"/>
          <w:lang w:val="uk-UA"/>
        </w:rPr>
        <w:t>Крикун С.А.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Сухоруков Ю.О.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Салащенко Т.В.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Зінченко В.О.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Сиротенко М.Г.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Омеляненко Т.М.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Костильова В.В.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Новікова Д.В.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Клименко В.В.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Кравченко А.І.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Богатир К.А.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Курильчик Н.Д.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Шаповал Н.Г.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Борщ О.І.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Тарасов В.В.</w:t>
      </w:r>
    </w:p>
    <w:p w:rsidR="00CC5904" w:rsidRPr="00F37B2A" w:rsidRDefault="00CC5904" w:rsidP="005C7BF6">
      <w:pPr>
        <w:ind w:left="360" w:hanging="360"/>
        <w:jc w:val="both"/>
        <w:rPr>
          <w:sz w:val="28"/>
        </w:rPr>
      </w:pPr>
      <w:r w:rsidRPr="00F37B2A">
        <w:rPr>
          <w:sz w:val="28"/>
        </w:rPr>
        <w:t>_________________ Калініна І.В.</w:t>
      </w: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 w:rsidP="00F64883">
      <w:pPr>
        <w:shd w:val="clear" w:color="auto" w:fill="FFFFFF"/>
        <w:ind w:left="17" w:firstLine="691"/>
        <w:rPr>
          <w:bCs/>
          <w:spacing w:val="-6"/>
          <w:sz w:val="28"/>
          <w:szCs w:val="28"/>
          <w:lang w:val="uk-UA"/>
        </w:rPr>
      </w:pPr>
    </w:p>
    <w:p w:rsidR="00CC5904" w:rsidRPr="00F37B2A" w:rsidRDefault="00CC5904">
      <w:pPr>
        <w:rPr>
          <w:lang w:val="uk-UA"/>
        </w:rPr>
      </w:pPr>
    </w:p>
    <w:sectPr w:rsidR="00CC5904" w:rsidRPr="00F37B2A" w:rsidSect="00344B13">
      <w:headerReference w:type="even" r:id="rId9"/>
      <w:headerReference w:type="default" r:id="rId10"/>
      <w:pgSz w:w="11906" w:h="16838"/>
      <w:pgMar w:top="272" w:right="567" w:bottom="1134" w:left="1701" w:header="709" w:footer="709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04" w:rsidRDefault="00CC5904">
      <w:r>
        <w:separator/>
      </w:r>
    </w:p>
  </w:endnote>
  <w:endnote w:type="continuationSeparator" w:id="0">
    <w:p w:rsidR="00CC5904" w:rsidRDefault="00CC5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04" w:rsidRDefault="00CC5904">
      <w:r>
        <w:separator/>
      </w:r>
    </w:p>
  </w:footnote>
  <w:footnote w:type="continuationSeparator" w:id="0">
    <w:p w:rsidR="00CC5904" w:rsidRDefault="00CC5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904" w:rsidRDefault="00CC5904" w:rsidP="005035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5904" w:rsidRDefault="00CC59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904" w:rsidRDefault="00CC5904" w:rsidP="005035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CC5904" w:rsidRDefault="00CC59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3000"/>
    <w:multiLevelType w:val="hybridMultilevel"/>
    <w:tmpl w:val="45C4C530"/>
    <w:lvl w:ilvl="0" w:tplc="2CFE9B8E">
      <w:start w:val="5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">
    <w:nsid w:val="55612AC7"/>
    <w:multiLevelType w:val="hybridMultilevel"/>
    <w:tmpl w:val="9E08339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5E58121C"/>
    <w:multiLevelType w:val="hybridMultilevel"/>
    <w:tmpl w:val="00867996"/>
    <w:lvl w:ilvl="0" w:tplc="099C06A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5FC2475"/>
    <w:multiLevelType w:val="hybridMultilevel"/>
    <w:tmpl w:val="ADF8B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990D4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C2B0A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92"/>
    <w:rsid w:val="0000671A"/>
    <w:rsid w:val="000479C5"/>
    <w:rsid w:val="0006670A"/>
    <w:rsid w:val="0007053F"/>
    <w:rsid w:val="0007347A"/>
    <w:rsid w:val="00075714"/>
    <w:rsid w:val="000862D1"/>
    <w:rsid w:val="000D0046"/>
    <w:rsid w:val="000E5B90"/>
    <w:rsid w:val="0011413E"/>
    <w:rsid w:val="001151E8"/>
    <w:rsid w:val="00117725"/>
    <w:rsid w:val="00134352"/>
    <w:rsid w:val="001742E2"/>
    <w:rsid w:val="00181696"/>
    <w:rsid w:val="00185E6A"/>
    <w:rsid w:val="001A4418"/>
    <w:rsid w:val="001A45F4"/>
    <w:rsid w:val="001A4EAC"/>
    <w:rsid w:val="001A5B70"/>
    <w:rsid w:val="001B4967"/>
    <w:rsid w:val="001D7431"/>
    <w:rsid w:val="001E6FE0"/>
    <w:rsid w:val="001F5E27"/>
    <w:rsid w:val="00202B90"/>
    <w:rsid w:val="00206EA4"/>
    <w:rsid w:val="00221986"/>
    <w:rsid w:val="00233D1A"/>
    <w:rsid w:val="00292F67"/>
    <w:rsid w:val="002A2E59"/>
    <w:rsid w:val="002B59B5"/>
    <w:rsid w:val="002B7E21"/>
    <w:rsid w:val="002C0111"/>
    <w:rsid w:val="002C6E2D"/>
    <w:rsid w:val="002C7C48"/>
    <w:rsid w:val="002D7BAC"/>
    <w:rsid w:val="002E1799"/>
    <w:rsid w:val="002E70D1"/>
    <w:rsid w:val="00341A5B"/>
    <w:rsid w:val="00344B13"/>
    <w:rsid w:val="003526C6"/>
    <w:rsid w:val="0037036F"/>
    <w:rsid w:val="00376C59"/>
    <w:rsid w:val="003815F6"/>
    <w:rsid w:val="003870CA"/>
    <w:rsid w:val="003B3DA1"/>
    <w:rsid w:val="003D690B"/>
    <w:rsid w:val="00402267"/>
    <w:rsid w:val="00410964"/>
    <w:rsid w:val="00410DBA"/>
    <w:rsid w:val="00426399"/>
    <w:rsid w:val="004847F1"/>
    <w:rsid w:val="0048646E"/>
    <w:rsid w:val="004907FE"/>
    <w:rsid w:val="004A506F"/>
    <w:rsid w:val="004D3382"/>
    <w:rsid w:val="00503532"/>
    <w:rsid w:val="0051042C"/>
    <w:rsid w:val="00512D25"/>
    <w:rsid w:val="00547D56"/>
    <w:rsid w:val="005C7BF6"/>
    <w:rsid w:val="005E7E33"/>
    <w:rsid w:val="006234D6"/>
    <w:rsid w:val="006403AF"/>
    <w:rsid w:val="00641088"/>
    <w:rsid w:val="0064534B"/>
    <w:rsid w:val="00645D86"/>
    <w:rsid w:val="00654E2A"/>
    <w:rsid w:val="0067433E"/>
    <w:rsid w:val="006927B6"/>
    <w:rsid w:val="006A34C2"/>
    <w:rsid w:val="006A7BEB"/>
    <w:rsid w:val="006E7DA7"/>
    <w:rsid w:val="0070261B"/>
    <w:rsid w:val="00704B6A"/>
    <w:rsid w:val="00706DE1"/>
    <w:rsid w:val="007070A5"/>
    <w:rsid w:val="00727F87"/>
    <w:rsid w:val="00735380"/>
    <w:rsid w:val="00757D60"/>
    <w:rsid w:val="00784E96"/>
    <w:rsid w:val="00797407"/>
    <w:rsid w:val="007A4935"/>
    <w:rsid w:val="007A6111"/>
    <w:rsid w:val="007A7310"/>
    <w:rsid w:val="007C4FD7"/>
    <w:rsid w:val="007F37A6"/>
    <w:rsid w:val="00814D15"/>
    <w:rsid w:val="00821C10"/>
    <w:rsid w:val="00841261"/>
    <w:rsid w:val="008425DB"/>
    <w:rsid w:val="00874BE3"/>
    <w:rsid w:val="00880F70"/>
    <w:rsid w:val="008903DA"/>
    <w:rsid w:val="008B26AE"/>
    <w:rsid w:val="008F1A15"/>
    <w:rsid w:val="009021DE"/>
    <w:rsid w:val="009218DC"/>
    <w:rsid w:val="00921FA5"/>
    <w:rsid w:val="00924D10"/>
    <w:rsid w:val="0096020B"/>
    <w:rsid w:val="0099305D"/>
    <w:rsid w:val="00A034C3"/>
    <w:rsid w:val="00A20AF0"/>
    <w:rsid w:val="00A20EBA"/>
    <w:rsid w:val="00A27D77"/>
    <w:rsid w:val="00A4360C"/>
    <w:rsid w:val="00A45476"/>
    <w:rsid w:val="00A54F81"/>
    <w:rsid w:val="00A67670"/>
    <w:rsid w:val="00A81C8C"/>
    <w:rsid w:val="00A867B7"/>
    <w:rsid w:val="00AA2D69"/>
    <w:rsid w:val="00AB43C2"/>
    <w:rsid w:val="00AB55A4"/>
    <w:rsid w:val="00AB7597"/>
    <w:rsid w:val="00AC494D"/>
    <w:rsid w:val="00AD1503"/>
    <w:rsid w:val="00AF3421"/>
    <w:rsid w:val="00AF6362"/>
    <w:rsid w:val="00B224C5"/>
    <w:rsid w:val="00B2314E"/>
    <w:rsid w:val="00B37047"/>
    <w:rsid w:val="00B5473A"/>
    <w:rsid w:val="00B63185"/>
    <w:rsid w:val="00B704D2"/>
    <w:rsid w:val="00B82FE4"/>
    <w:rsid w:val="00B96FF6"/>
    <w:rsid w:val="00BE1B92"/>
    <w:rsid w:val="00BE4B00"/>
    <w:rsid w:val="00BF2AD9"/>
    <w:rsid w:val="00BF2B21"/>
    <w:rsid w:val="00BF4536"/>
    <w:rsid w:val="00BF7C23"/>
    <w:rsid w:val="00C102F5"/>
    <w:rsid w:val="00C208F2"/>
    <w:rsid w:val="00C363DF"/>
    <w:rsid w:val="00C37592"/>
    <w:rsid w:val="00C4095B"/>
    <w:rsid w:val="00C40CA3"/>
    <w:rsid w:val="00C474DB"/>
    <w:rsid w:val="00C808C2"/>
    <w:rsid w:val="00C9713F"/>
    <w:rsid w:val="00CA68EC"/>
    <w:rsid w:val="00CC34F6"/>
    <w:rsid w:val="00CC3BF1"/>
    <w:rsid w:val="00CC5904"/>
    <w:rsid w:val="00CF0773"/>
    <w:rsid w:val="00CF5AE3"/>
    <w:rsid w:val="00D02969"/>
    <w:rsid w:val="00D751EE"/>
    <w:rsid w:val="00D82F68"/>
    <w:rsid w:val="00DA6389"/>
    <w:rsid w:val="00DB1CE9"/>
    <w:rsid w:val="00DB6722"/>
    <w:rsid w:val="00DD232D"/>
    <w:rsid w:val="00DF6954"/>
    <w:rsid w:val="00E0625C"/>
    <w:rsid w:val="00E11EE5"/>
    <w:rsid w:val="00E33B8C"/>
    <w:rsid w:val="00E345C0"/>
    <w:rsid w:val="00E35E8B"/>
    <w:rsid w:val="00E45B00"/>
    <w:rsid w:val="00E52021"/>
    <w:rsid w:val="00E53185"/>
    <w:rsid w:val="00E5667E"/>
    <w:rsid w:val="00E571FB"/>
    <w:rsid w:val="00E62846"/>
    <w:rsid w:val="00EC24E1"/>
    <w:rsid w:val="00EC7F85"/>
    <w:rsid w:val="00EE22FF"/>
    <w:rsid w:val="00EE6195"/>
    <w:rsid w:val="00EF5C2B"/>
    <w:rsid w:val="00EF5E25"/>
    <w:rsid w:val="00F13642"/>
    <w:rsid w:val="00F206C7"/>
    <w:rsid w:val="00F25084"/>
    <w:rsid w:val="00F37B2A"/>
    <w:rsid w:val="00F551EE"/>
    <w:rsid w:val="00F640C9"/>
    <w:rsid w:val="00F64883"/>
    <w:rsid w:val="00F75351"/>
    <w:rsid w:val="00F838CD"/>
    <w:rsid w:val="00F859BC"/>
    <w:rsid w:val="00FB238B"/>
    <w:rsid w:val="00FC2E24"/>
    <w:rsid w:val="00FE1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B9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BE1B92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C808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1151E8"/>
    <w:pPr>
      <w:jc w:val="center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151E8"/>
    <w:rPr>
      <w:rFonts w:cs="Times New Roman"/>
      <w:sz w:val="24"/>
      <w:szCs w:val="24"/>
      <w:lang w:val="uk-UA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1151E8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151E8"/>
    <w:rPr>
      <w:rFonts w:cs="Times New Roman"/>
      <w:sz w:val="24"/>
      <w:szCs w:val="24"/>
      <w:lang w:val="uk-UA" w:eastAsia="ru-RU" w:bidi="ar-SA"/>
    </w:rPr>
  </w:style>
  <w:style w:type="paragraph" w:styleId="BodyTextIndent2">
    <w:name w:val="Body Text Indent 2"/>
    <w:basedOn w:val="Normal"/>
    <w:link w:val="BodyTextIndent2Char"/>
    <w:uiPriority w:val="99"/>
    <w:rsid w:val="001151E8"/>
    <w:pPr>
      <w:spacing w:after="120" w:line="480" w:lineRule="auto"/>
      <w:ind w:left="283"/>
    </w:pPr>
    <w:rPr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151E8"/>
    <w:rPr>
      <w:rFonts w:cs="Times New Roman"/>
      <w:sz w:val="24"/>
      <w:szCs w:val="24"/>
      <w:lang w:val="uk-UA" w:eastAsia="ru-RU" w:bidi="ar-SA"/>
    </w:rPr>
  </w:style>
  <w:style w:type="character" w:customStyle="1" w:styleId="3">
    <w:name w:val="Знак Знак3"/>
    <w:basedOn w:val="DefaultParagraphFont"/>
    <w:uiPriority w:val="99"/>
    <w:locked/>
    <w:rsid w:val="006927B6"/>
    <w:rPr>
      <w:rFonts w:cs="Times New Roman"/>
      <w:sz w:val="24"/>
      <w:szCs w:val="24"/>
      <w:lang w:val="uk-UA" w:eastAsia="ru-RU" w:bidi="ar-SA"/>
    </w:rPr>
  </w:style>
  <w:style w:type="paragraph" w:styleId="Header">
    <w:name w:val="header"/>
    <w:basedOn w:val="Normal"/>
    <w:link w:val="HeaderChar"/>
    <w:uiPriority w:val="99"/>
    <w:rsid w:val="00344B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743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44B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2B59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B5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32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8</Pages>
  <Words>1839</Words>
  <Characters>10486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НАКАЗ</dc:title>
  <dc:subject/>
  <dc:creator>Admin</dc:creator>
  <cp:keywords/>
  <dc:description/>
  <cp:lastModifiedBy>Галина</cp:lastModifiedBy>
  <cp:revision>42</cp:revision>
  <dcterms:created xsi:type="dcterms:W3CDTF">2017-11-24T09:19:00Z</dcterms:created>
  <dcterms:modified xsi:type="dcterms:W3CDTF">2017-12-04T07:19:00Z</dcterms:modified>
</cp:coreProperties>
</file>