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099" w:rsidRPr="00BC6FE6" w:rsidRDefault="00892099" w:rsidP="00BC6FE6">
      <w:pPr>
        <w:spacing w:after="120" w:line="240" w:lineRule="auto"/>
        <w:jc w:val="center"/>
        <w:rPr>
          <w:rFonts w:ascii="Times New Roman" w:hAnsi="Times New Roman"/>
          <w:noProof/>
          <w:sz w:val="24"/>
          <w:szCs w:val="24"/>
          <w:lang w:val="uk-UA" w:eastAsia="ru-RU"/>
        </w:rPr>
      </w:pPr>
      <w:r w:rsidRPr="006F089C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6" o:title=""/>
          </v:shape>
        </w:pict>
      </w:r>
    </w:p>
    <w:p w:rsidR="00892099" w:rsidRPr="00BC6FE6" w:rsidRDefault="00892099" w:rsidP="00BC6FE6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uk-UA" w:eastAsia="ru-RU"/>
        </w:rPr>
      </w:pPr>
      <w:r w:rsidRPr="00BC6FE6">
        <w:rPr>
          <w:rFonts w:ascii="Times New Roman" w:hAnsi="Times New Roman"/>
          <w:b/>
          <w:noProof/>
          <w:sz w:val="24"/>
          <w:szCs w:val="24"/>
          <w:lang w:val="uk-UA" w:eastAsia="ru-RU"/>
        </w:rPr>
        <w:t>УКРАЇНА</w:t>
      </w:r>
    </w:p>
    <w:p w:rsidR="00892099" w:rsidRPr="00BC6FE6" w:rsidRDefault="00892099" w:rsidP="00BC6FE6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 w:eastAsia="ru-RU"/>
        </w:rPr>
      </w:pPr>
    </w:p>
    <w:p w:rsidR="00892099" w:rsidRPr="00BC6FE6" w:rsidRDefault="00892099" w:rsidP="00BC6F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>ВАЛКІВСЬКА РАЙОННА ДЕРЖАВНА АДМІНІСТРАЦІЯ</w:t>
      </w:r>
    </w:p>
    <w:p w:rsidR="00892099" w:rsidRPr="00BC6FE6" w:rsidRDefault="00892099" w:rsidP="00BC6F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 xml:space="preserve">ВІДДІЛ ОСВІТИ </w:t>
      </w:r>
    </w:p>
    <w:p w:rsidR="00892099" w:rsidRPr="00BC6FE6" w:rsidRDefault="00892099" w:rsidP="00BC6F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92099" w:rsidRPr="00BC6FE6" w:rsidRDefault="00892099" w:rsidP="00BC6F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>НАКАЗ</w:t>
      </w:r>
    </w:p>
    <w:p w:rsidR="00892099" w:rsidRPr="00BC6FE6" w:rsidRDefault="00892099" w:rsidP="00BC6FE6">
      <w:pPr>
        <w:spacing w:after="120" w:line="240" w:lineRule="auto"/>
        <w:jc w:val="center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:rsidR="00892099" w:rsidRPr="00BC6FE6" w:rsidRDefault="00892099" w:rsidP="00BC6F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tbl>
      <w:tblPr>
        <w:tblW w:w="0" w:type="auto"/>
        <w:tblLook w:val="01E0"/>
      </w:tblPr>
      <w:tblGrid>
        <w:gridCol w:w="3284"/>
        <w:gridCol w:w="3285"/>
        <w:gridCol w:w="3285"/>
      </w:tblGrid>
      <w:tr w:rsidR="00892099" w:rsidRPr="00327095" w:rsidTr="00434BE1">
        <w:tc>
          <w:tcPr>
            <w:tcW w:w="3284" w:type="dxa"/>
          </w:tcPr>
          <w:p w:rsidR="00892099" w:rsidRPr="00BC6FE6" w:rsidRDefault="00892099" w:rsidP="00BC6FE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19</w:t>
            </w:r>
            <w:r w:rsidRPr="00BC6FE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.02.2016</w:t>
            </w:r>
          </w:p>
        </w:tc>
        <w:tc>
          <w:tcPr>
            <w:tcW w:w="3285" w:type="dxa"/>
          </w:tcPr>
          <w:p w:rsidR="00892099" w:rsidRPr="00BC6FE6" w:rsidRDefault="00892099" w:rsidP="00BC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C6FE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Валки</w:t>
            </w:r>
          </w:p>
        </w:tc>
        <w:tc>
          <w:tcPr>
            <w:tcW w:w="3285" w:type="dxa"/>
          </w:tcPr>
          <w:p w:rsidR="00892099" w:rsidRPr="00BC6FE6" w:rsidRDefault="00892099" w:rsidP="00BC6FE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BC6FE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№ </w:t>
            </w: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69</w:t>
            </w:r>
          </w:p>
        </w:tc>
      </w:tr>
    </w:tbl>
    <w:p w:rsidR="00892099" w:rsidRPr="00BC6FE6" w:rsidRDefault="00892099" w:rsidP="00BC6F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92099" w:rsidRPr="00BC6FE6" w:rsidRDefault="00892099" w:rsidP="00BC6F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92099" w:rsidRDefault="00892099" w:rsidP="002506B3">
      <w:pPr>
        <w:spacing w:after="0" w:line="240" w:lineRule="auto"/>
        <w:ind w:right="9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 xml:space="preserve">Про усунення недоліків, </w:t>
      </w:r>
    </w:p>
    <w:p w:rsidR="00892099" w:rsidRDefault="00892099" w:rsidP="002506B3">
      <w:pPr>
        <w:spacing w:after="0" w:line="240" w:lineRule="auto"/>
        <w:ind w:right="9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 xml:space="preserve">виявлених під час здійснення </w:t>
      </w:r>
    </w:p>
    <w:p w:rsidR="00892099" w:rsidRDefault="00892099" w:rsidP="002506B3">
      <w:pPr>
        <w:spacing w:after="0" w:line="240" w:lineRule="auto"/>
        <w:ind w:right="9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 xml:space="preserve">державного нагляду (контролю) </w:t>
      </w:r>
    </w:p>
    <w:p w:rsidR="00892099" w:rsidRDefault="00892099" w:rsidP="002506B3">
      <w:pPr>
        <w:spacing w:after="0" w:line="240" w:lineRule="auto"/>
        <w:ind w:right="98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Олександрівськ</w:t>
      </w: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ої  загальноосвітньої</w:t>
      </w:r>
      <w:r w:rsidRPr="00BC6FE6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 </w:t>
      </w:r>
    </w:p>
    <w:p w:rsidR="00892099" w:rsidRDefault="00892099" w:rsidP="002506B3">
      <w:pPr>
        <w:spacing w:after="0" w:line="240" w:lineRule="auto"/>
        <w:ind w:right="98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школ</w:t>
      </w: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и</w:t>
      </w:r>
      <w:r w:rsidRPr="00BC6FE6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 I–III </w:t>
      </w: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ступенів імені І.С. Буряка </w:t>
      </w:r>
    </w:p>
    <w:p w:rsidR="00892099" w:rsidRDefault="00892099" w:rsidP="002506B3">
      <w:pPr>
        <w:spacing w:after="0" w:line="240" w:lineRule="auto"/>
        <w:ind w:right="98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Валківської районної ради</w:t>
      </w:r>
      <w:r w:rsidRPr="00BC6FE6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 Харківської </w:t>
      </w:r>
    </w:p>
    <w:p w:rsidR="00892099" w:rsidRPr="00BC6FE6" w:rsidRDefault="00892099" w:rsidP="002506B3">
      <w:pPr>
        <w:spacing w:after="0" w:line="240" w:lineRule="auto"/>
        <w:ind w:right="9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облас</w:t>
      </w: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ті</w:t>
      </w:r>
    </w:p>
    <w:p w:rsidR="00892099" w:rsidRPr="00BC6FE6" w:rsidRDefault="00892099" w:rsidP="00BC6FE6">
      <w:pPr>
        <w:spacing w:after="0" w:line="360" w:lineRule="auto"/>
        <w:ind w:firstLine="573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92099" w:rsidRPr="00BC6FE6" w:rsidRDefault="00892099" w:rsidP="00BC6FE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Відповідно до пунктів 7-8 статті 6 Закону України «Про основні засади державного нагляду (контролю) у сфері господарської діяльності»,  пункту 7 Порядку здійснення державного контролю за діяльністю навчальних закладів, затверджених наказом Міністерства освіти і науки України від 25.01.2008 № 34, зареєстрованого в Міністерстві юстиції України 01.02.2008 за № 77/14768, на підставі акту перевірки додержання суб’єктами господарювання, що надають послуги у сфері загальної середньої освіти, вимог законодавства пр</w:t>
      </w:r>
      <w:r>
        <w:rPr>
          <w:rFonts w:ascii="Times New Roman" w:hAnsi="Times New Roman"/>
          <w:sz w:val="28"/>
          <w:szCs w:val="28"/>
          <w:lang w:val="uk-UA" w:eastAsia="ru-RU"/>
        </w:rPr>
        <w:t>о загальну середню освіту від 18.02.2016 № 1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>, керуючись статтею 6 Закону України «Про місцеві державні адміністрації»,</w:t>
      </w:r>
    </w:p>
    <w:p w:rsidR="00892099" w:rsidRPr="00BC6FE6" w:rsidRDefault="00892099" w:rsidP="00BC6FE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92099" w:rsidRPr="00BC6FE6" w:rsidRDefault="00892099" w:rsidP="00BC6FE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892099" w:rsidRPr="00BC6FE6" w:rsidRDefault="00892099" w:rsidP="00BC6FE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1. Директору Олександрівської</w:t>
      </w:r>
      <w:r w:rsidRPr="00BC6FE6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загальноосвітньої школи I–III ступенів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C6FE6">
        <w:rPr>
          <w:rFonts w:ascii="Times New Roman" w:hAnsi="Times New Roman"/>
          <w:color w:val="000000"/>
          <w:sz w:val="28"/>
          <w:szCs w:val="28"/>
          <w:lang w:val="uk-UA" w:eastAsia="ru-RU"/>
        </w:rPr>
        <w:t>імені  І.С. Буряка » Валківської районної ради Харківської області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>Костильовій В.В.:</w:t>
      </w:r>
    </w:p>
    <w:p w:rsidR="00892099" w:rsidRPr="00BC6FE6" w:rsidRDefault="00892099" w:rsidP="00BC6FE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1.1. Розробити заходи щодо усунення виявлених недоліків та вдосконалення роботи навчального закладу та надати до відділу освіти Валківської районної державної адміністрації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892099" w:rsidRPr="00BC6FE6" w:rsidRDefault="00892099" w:rsidP="00BC6FE6">
      <w:pPr>
        <w:spacing w:after="0" w:line="360" w:lineRule="auto"/>
        <w:ind w:left="4248" w:firstLine="708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 xml:space="preserve">Термін: до </w:t>
      </w:r>
      <w:r>
        <w:rPr>
          <w:rFonts w:ascii="Times New Roman" w:hAnsi="Times New Roman"/>
          <w:sz w:val="28"/>
          <w:szCs w:val="28"/>
          <w:lang w:val="uk-UA" w:eastAsia="ru-RU"/>
        </w:rPr>
        <w:t>0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B86F55">
        <w:rPr>
          <w:rFonts w:ascii="Times New Roman" w:hAnsi="Times New Roman"/>
          <w:sz w:val="28"/>
          <w:szCs w:val="28"/>
          <w:lang w:val="uk-UA" w:eastAsia="ru-RU"/>
        </w:rPr>
        <w:t>.03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>.2016</w:t>
      </w:r>
    </w:p>
    <w:p w:rsidR="00892099" w:rsidRPr="00BC6FE6" w:rsidRDefault="00892099" w:rsidP="00BC6FE6">
      <w:pPr>
        <w:spacing w:after="0" w:line="360" w:lineRule="auto"/>
        <w:ind w:right="-82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 xml:space="preserve">1.2. Усунути  недоліки,  виявлені  під  час  здійснення  державного  нагляду </w:t>
      </w:r>
    </w:p>
    <w:p w:rsidR="00892099" w:rsidRPr="00BC6FE6" w:rsidRDefault="00892099" w:rsidP="00BC6FE6">
      <w:pPr>
        <w:spacing w:after="0" w:line="360" w:lineRule="auto"/>
        <w:ind w:right="-82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(контролю) за діяльністю навчального закладу.</w:t>
      </w:r>
    </w:p>
    <w:p w:rsidR="00892099" w:rsidRPr="00BC6FE6" w:rsidRDefault="00892099" w:rsidP="00BC6FE6">
      <w:pPr>
        <w:spacing w:after="0" w:line="360" w:lineRule="auto"/>
        <w:ind w:left="5664" w:right="-82" w:firstLine="708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 xml:space="preserve">Термін: до </w:t>
      </w:r>
      <w:r w:rsidRPr="0086248B">
        <w:rPr>
          <w:rFonts w:ascii="Times New Roman" w:hAnsi="Times New Roman"/>
          <w:sz w:val="28"/>
          <w:szCs w:val="28"/>
          <w:lang w:val="uk-UA" w:eastAsia="ru-RU"/>
        </w:rPr>
        <w:t>15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>.04.2016</w:t>
      </w:r>
    </w:p>
    <w:p w:rsidR="00892099" w:rsidRPr="00BC6FE6" w:rsidRDefault="00892099" w:rsidP="00BC6FE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1.3. Надати до відділу освіти Валківської районної державної адміністрації  інформацію про усунення недоліків та вдосконалення роботи навчального закладу.</w:t>
      </w:r>
    </w:p>
    <w:p w:rsidR="00892099" w:rsidRPr="00BC6FE6" w:rsidRDefault="00892099" w:rsidP="00BC6FE6">
      <w:pPr>
        <w:tabs>
          <w:tab w:val="left" w:pos="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  <w:t xml:space="preserve"> Термін: до </w:t>
      </w:r>
      <w:r w:rsidRPr="0086248B">
        <w:rPr>
          <w:rFonts w:ascii="Times New Roman" w:hAnsi="Times New Roman"/>
          <w:sz w:val="28"/>
          <w:szCs w:val="28"/>
          <w:lang w:val="uk-UA" w:eastAsia="ru-RU"/>
        </w:rPr>
        <w:t>15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>.04.2016</w:t>
      </w:r>
    </w:p>
    <w:p w:rsidR="00892099" w:rsidRPr="00BC6FE6" w:rsidRDefault="00892099" w:rsidP="00BC6FE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2. Контроль за виконанням наказу залишаю за собою.</w:t>
      </w:r>
    </w:p>
    <w:p w:rsidR="00892099" w:rsidRPr="00BC6FE6" w:rsidRDefault="00892099" w:rsidP="00BC6FE6">
      <w:pPr>
        <w:tabs>
          <w:tab w:val="num" w:pos="0"/>
        </w:tabs>
        <w:spacing w:after="0" w:line="336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892099" w:rsidRPr="00BC6FE6" w:rsidRDefault="00892099" w:rsidP="00A60B13">
      <w:pPr>
        <w:tabs>
          <w:tab w:val="num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892099" w:rsidRDefault="00892099" w:rsidP="00A60B13">
      <w:pPr>
        <w:spacing w:after="0" w:line="240" w:lineRule="auto"/>
        <w:ind w:right="3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 xml:space="preserve">Начальник </w:t>
      </w:r>
    </w:p>
    <w:p w:rsidR="00892099" w:rsidRDefault="00892099" w:rsidP="00A60B13">
      <w:pPr>
        <w:spacing w:after="0" w:line="240" w:lineRule="auto"/>
        <w:ind w:right="3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>відділу освіти</w:t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</w:t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>В.В.Новосел</w:t>
      </w:r>
    </w:p>
    <w:p w:rsidR="00892099" w:rsidRDefault="00892099" w:rsidP="00A60B13">
      <w:pPr>
        <w:spacing w:after="0" w:line="240" w:lineRule="auto"/>
        <w:ind w:right="3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92099" w:rsidRPr="00A60B13" w:rsidRDefault="00892099" w:rsidP="00A60B13">
      <w:pPr>
        <w:spacing w:after="0" w:line="240" w:lineRule="auto"/>
        <w:ind w:right="38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A60B13">
        <w:rPr>
          <w:rFonts w:ascii="Times New Roman" w:hAnsi="Times New Roman"/>
          <w:sz w:val="24"/>
          <w:szCs w:val="24"/>
          <w:lang w:val="uk-UA" w:eastAsia="ru-RU"/>
        </w:rPr>
        <w:t>Трусова,  5  25  59</w:t>
      </w:r>
    </w:p>
    <w:p w:rsidR="00892099" w:rsidRPr="00BC6FE6" w:rsidRDefault="00892099" w:rsidP="00A60B13">
      <w:pPr>
        <w:spacing w:after="0" w:line="240" w:lineRule="auto"/>
        <w:rPr>
          <w:lang w:val="uk-UA"/>
        </w:rPr>
      </w:pPr>
    </w:p>
    <w:sectPr w:rsidR="00892099" w:rsidRPr="00BC6FE6" w:rsidSect="00EB6BAF">
      <w:headerReference w:type="default" r:id="rId7"/>
      <w:pgSz w:w="11906" w:h="16838"/>
      <w:pgMar w:top="284" w:right="567" w:bottom="107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099" w:rsidRDefault="00892099">
      <w:pPr>
        <w:spacing w:after="0" w:line="240" w:lineRule="auto"/>
      </w:pPr>
      <w:r>
        <w:separator/>
      </w:r>
    </w:p>
  </w:endnote>
  <w:endnote w:type="continuationSeparator" w:id="1">
    <w:p w:rsidR="00892099" w:rsidRDefault="00892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099" w:rsidRDefault="00892099">
      <w:pPr>
        <w:spacing w:after="0" w:line="240" w:lineRule="auto"/>
      </w:pPr>
      <w:r>
        <w:separator/>
      </w:r>
    </w:p>
  </w:footnote>
  <w:footnote w:type="continuationSeparator" w:id="1">
    <w:p w:rsidR="00892099" w:rsidRDefault="00892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99" w:rsidRDefault="00892099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892099" w:rsidRDefault="0089209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FE6"/>
    <w:rsid w:val="000246BA"/>
    <w:rsid w:val="000536DC"/>
    <w:rsid w:val="001E3F70"/>
    <w:rsid w:val="002506B3"/>
    <w:rsid w:val="002C1C78"/>
    <w:rsid w:val="002E39F6"/>
    <w:rsid w:val="00327095"/>
    <w:rsid w:val="003911B8"/>
    <w:rsid w:val="00434BE1"/>
    <w:rsid w:val="00557072"/>
    <w:rsid w:val="00650BB3"/>
    <w:rsid w:val="006F089C"/>
    <w:rsid w:val="0086248B"/>
    <w:rsid w:val="00892099"/>
    <w:rsid w:val="00A60B13"/>
    <w:rsid w:val="00B56FA0"/>
    <w:rsid w:val="00B86F55"/>
    <w:rsid w:val="00BC6FE6"/>
    <w:rsid w:val="00BD0B64"/>
    <w:rsid w:val="00C80C96"/>
    <w:rsid w:val="00CD2DC2"/>
    <w:rsid w:val="00D42D8D"/>
    <w:rsid w:val="00EB6BAF"/>
    <w:rsid w:val="00EC0FD6"/>
    <w:rsid w:val="00FD4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6D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6F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C6FE6"/>
    <w:rPr>
      <w:rFonts w:ascii="Times New Roman" w:hAnsi="Times New Roman" w:cs="Times New Roman"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C6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6F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2</Pages>
  <Words>265</Words>
  <Characters>1515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User</cp:lastModifiedBy>
  <cp:revision>7</cp:revision>
  <dcterms:created xsi:type="dcterms:W3CDTF">2016-03-10T07:14:00Z</dcterms:created>
  <dcterms:modified xsi:type="dcterms:W3CDTF">2016-04-14T05:52:00Z</dcterms:modified>
</cp:coreProperties>
</file>