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90B" w:rsidRPr="00AA4152" w:rsidRDefault="001D790B" w:rsidP="003E1954">
      <w:pPr>
        <w:jc w:val="center"/>
        <w:rPr>
          <w:noProof/>
        </w:rPr>
      </w:pPr>
      <w:r w:rsidRPr="009C74B4">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50.25pt;visibility:visible">
            <v:imagedata r:id="rId7" o:title=""/>
          </v:shape>
        </w:pict>
      </w:r>
    </w:p>
    <w:p w:rsidR="001D790B" w:rsidRPr="0087285F" w:rsidRDefault="001D790B" w:rsidP="003E1954">
      <w:pPr>
        <w:jc w:val="center"/>
        <w:rPr>
          <w:noProof/>
          <w:sz w:val="16"/>
          <w:szCs w:val="16"/>
        </w:rPr>
      </w:pPr>
    </w:p>
    <w:p w:rsidR="001D790B" w:rsidRPr="007760D2" w:rsidRDefault="001D790B" w:rsidP="003E1954">
      <w:pPr>
        <w:jc w:val="center"/>
        <w:rPr>
          <w:noProof/>
          <w:sz w:val="24"/>
          <w:szCs w:val="24"/>
        </w:rPr>
      </w:pPr>
      <w:r w:rsidRPr="007760D2">
        <w:rPr>
          <w:noProof/>
          <w:sz w:val="24"/>
          <w:szCs w:val="24"/>
        </w:rPr>
        <w:t>УКРАЇНА</w:t>
      </w:r>
    </w:p>
    <w:p w:rsidR="001D790B" w:rsidRPr="00AA4152" w:rsidRDefault="001D790B" w:rsidP="003E1954">
      <w:pPr>
        <w:jc w:val="center"/>
        <w:rPr>
          <w:sz w:val="16"/>
          <w:szCs w:val="16"/>
        </w:rPr>
      </w:pPr>
    </w:p>
    <w:p w:rsidR="001D790B" w:rsidRPr="00AA4152" w:rsidRDefault="001D790B" w:rsidP="003E1954">
      <w:pPr>
        <w:jc w:val="center"/>
        <w:rPr>
          <w:szCs w:val="28"/>
        </w:rPr>
      </w:pPr>
      <w:r w:rsidRPr="00AA4152">
        <w:rPr>
          <w:szCs w:val="28"/>
        </w:rPr>
        <w:t>ВАЛКІВСЬКА РАЙОННА ДЕРЖАВНА АДМІНІСТРАЦІЯ</w:t>
      </w:r>
    </w:p>
    <w:p w:rsidR="001D790B" w:rsidRPr="00AA4152" w:rsidRDefault="001D790B" w:rsidP="003E1954">
      <w:pPr>
        <w:jc w:val="center"/>
        <w:rPr>
          <w:szCs w:val="28"/>
        </w:rPr>
      </w:pPr>
      <w:r w:rsidRPr="00AA4152">
        <w:rPr>
          <w:szCs w:val="28"/>
        </w:rPr>
        <w:t>ВІДДІЛ ОСВІТИ</w:t>
      </w:r>
    </w:p>
    <w:p w:rsidR="001D790B" w:rsidRPr="00AA4152" w:rsidRDefault="001D790B" w:rsidP="003E1954">
      <w:pPr>
        <w:jc w:val="center"/>
        <w:rPr>
          <w:szCs w:val="28"/>
        </w:rPr>
      </w:pPr>
    </w:p>
    <w:p w:rsidR="001D790B" w:rsidRPr="00AA4152" w:rsidRDefault="001D790B" w:rsidP="003E1954">
      <w:pPr>
        <w:jc w:val="center"/>
        <w:rPr>
          <w:szCs w:val="28"/>
        </w:rPr>
      </w:pPr>
      <w:r w:rsidRPr="00AA4152">
        <w:rPr>
          <w:szCs w:val="28"/>
        </w:rPr>
        <w:t>НАКАЗ</w:t>
      </w:r>
    </w:p>
    <w:p w:rsidR="001D790B" w:rsidRPr="00465B70" w:rsidRDefault="001D790B" w:rsidP="003E1954"/>
    <w:p w:rsidR="001D790B" w:rsidRPr="00C41124" w:rsidRDefault="001D790B" w:rsidP="003E1954">
      <w:pPr>
        <w:rPr>
          <w:bCs w:val="0"/>
        </w:rPr>
      </w:pPr>
      <w:r>
        <w:rPr>
          <w:bCs w:val="0"/>
          <w:lang w:val="ru-RU"/>
        </w:rPr>
        <w:t>21.03</w:t>
      </w:r>
      <w:r w:rsidRPr="00C41124">
        <w:rPr>
          <w:bCs w:val="0"/>
          <w:lang w:val="ru-RU"/>
        </w:rPr>
        <w:t>.</w:t>
      </w:r>
      <w:r>
        <w:rPr>
          <w:bCs w:val="0"/>
        </w:rPr>
        <w:t>2016</w:t>
      </w:r>
      <w:r w:rsidRPr="00C41124">
        <w:rPr>
          <w:bCs w:val="0"/>
        </w:rPr>
        <w:tab/>
      </w:r>
      <w:r w:rsidRPr="00C41124">
        <w:rPr>
          <w:bCs w:val="0"/>
        </w:rPr>
        <w:tab/>
        <w:t xml:space="preserve"> </w:t>
      </w:r>
      <w:r>
        <w:rPr>
          <w:bCs w:val="0"/>
        </w:rPr>
        <w:t xml:space="preserve">                              </w:t>
      </w:r>
      <w:r w:rsidRPr="00C41124">
        <w:rPr>
          <w:bCs w:val="0"/>
        </w:rPr>
        <w:t xml:space="preserve"> Валки                    </w:t>
      </w:r>
      <w:r>
        <w:rPr>
          <w:bCs w:val="0"/>
        </w:rPr>
        <w:t xml:space="preserve">                                  № 84</w:t>
      </w:r>
    </w:p>
    <w:p w:rsidR="001D790B" w:rsidRPr="0005326E" w:rsidRDefault="001D790B" w:rsidP="003E1954">
      <w:pPr>
        <w:rPr>
          <w:u w:val="single"/>
        </w:rPr>
      </w:pPr>
    </w:p>
    <w:p w:rsidR="001D790B" w:rsidRPr="004B5FE6" w:rsidRDefault="001D790B" w:rsidP="003E1954">
      <w:pPr>
        <w:rPr>
          <w:szCs w:val="28"/>
        </w:rPr>
      </w:pPr>
      <w:r w:rsidRPr="004B5FE6">
        <w:rPr>
          <w:szCs w:val="28"/>
        </w:rPr>
        <w:t>Про здійснення державного нагляду</w:t>
      </w:r>
    </w:p>
    <w:p w:rsidR="001D790B" w:rsidRPr="004B5FE6" w:rsidRDefault="001D790B" w:rsidP="003E1954">
      <w:pPr>
        <w:rPr>
          <w:szCs w:val="28"/>
        </w:rPr>
      </w:pPr>
      <w:r w:rsidRPr="004B5FE6">
        <w:rPr>
          <w:szCs w:val="28"/>
        </w:rPr>
        <w:t xml:space="preserve">(контролю) за діяльністю навчальних </w:t>
      </w:r>
    </w:p>
    <w:p w:rsidR="001D790B" w:rsidRPr="004B5FE6" w:rsidRDefault="001D790B" w:rsidP="003E1954">
      <w:pPr>
        <w:rPr>
          <w:szCs w:val="28"/>
        </w:rPr>
      </w:pPr>
      <w:r w:rsidRPr="004B5FE6">
        <w:rPr>
          <w:szCs w:val="28"/>
        </w:rPr>
        <w:t xml:space="preserve">закладів із незначним ступенем ризику </w:t>
      </w:r>
    </w:p>
    <w:p w:rsidR="001D790B" w:rsidRPr="004B5FE6" w:rsidRDefault="001D790B" w:rsidP="003E1954">
      <w:pPr>
        <w:rPr>
          <w:szCs w:val="28"/>
        </w:rPr>
      </w:pPr>
      <w:r>
        <w:rPr>
          <w:szCs w:val="28"/>
        </w:rPr>
        <w:t>у ІІ кварталі 2016</w:t>
      </w:r>
      <w:r w:rsidRPr="004B5FE6">
        <w:rPr>
          <w:szCs w:val="28"/>
        </w:rPr>
        <w:t xml:space="preserve"> року</w:t>
      </w:r>
    </w:p>
    <w:p w:rsidR="001D790B" w:rsidRDefault="001D790B" w:rsidP="003E1954">
      <w:pPr>
        <w:rPr>
          <w:b w:val="0"/>
          <w:szCs w:val="28"/>
        </w:rPr>
      </w:pPr>
    </w:p>
    <w:p w:rsidR="001D790B" w:rsidRDefault="001D790B" w:rsidP="003E1954">
      <w:pPr>
        <w:rPr>
          <w:b w:val="0"/>
          <w:szCs w:val="28"/>
        </w:rPr>
      </w:pPr>
    </w:p>
    <w:p w:rsidR="001D790B" w:rsidRPr="0087285F" w:rsidRDefault="001D790B" w:rsidP="0087285F">
      <w:pPr>
        <w:spacing w:line="360" w:lineRule="auto"/>
        <w:ind w:firstLine="684"/>
        <w:jc w:val="both"/>
        <w:rPr>
          <w:b w:val="0"/>
          <w:szCs w:val="28"/>
        </w:rPr>
      </w:pPr>
      <w:r w:rsidRPr="004B5FE6">
        <w:rPr>
          <w:b w:val="0"/>
          <w:szCs w:val="28"/>
        </w:rPr>
        <w:tab/>
        <w:t xml:space="preserve">З метою вивчення стану діяльності дошкільних, загальноосвітніх і позашкільних навчальних закладів із незначними ступенями ризику, </w:t>
      </w:r>
      <w:r w:rsidRPr="00032EEE">
        <w:rPr>
          <w:b w:val="0"/>
        </w:rPr>
        <w:t>відповідно до законів України «Про освіту», «Про</w:t>
      </w:r>
      <w:r>
        <w:rPr>
          <w:b w:val="0"/>
        </w:rPr>
        <w:t xml:space="preserve"> дошкільну освіту», </w:t>
      </w:r>
      <w:r w:rsidRPr="00032EEE">
        <w:rPr>
          <w:b w:val="0"/>
        </w:rPr>
        <w:t xml:space="preserve">«Про загальну </w:t>
      </w:r>
      <w:r>
        <w:rPr>
          <w:b w:val="0"/>
        </w:rPr>
        <w:t>с</w:t>
      </w:r>
      <w:r w:rsidRPr="00032EEE">
        <w:rPr>
          <w:b w:val="0"/>
        </w:rPr>
        <w:t>ередню освіту», «Про позашкільну освіту», «Про основні засади державного нагляду (контролю) у сфері господарської діяльності», наказів Міністерства освіти і науки України від 25.01.2008 № 34 «</w:t>
      </w:r>
      <w:r w:rsidRPr="00032EEE">
        <w:rPr>
          <w:b w:val="0"/>
          <w:szCs w:val="28"/>
        </w:rPr>
        <w:t xml:space="preserve">Про затвердження Порядку здійснення Державного контролю за діяльністю навчальних закладів», зареєстрованого в Міністерстві юстиції України 01.02.2008 за № 77/14768, від </w:t>
      </w:r>
      <w:r w:rsidRPr="00032EEE">
        <w:rPr>
          <w:b w:val="0"/>
        </w:rPr>
        <w:t xml:space="preserve">17.06.2013 № 770 </w:t>
      </w:r>
      <w:r w:rsidRPr="00032EEE">
        <w:rPr>
          <w:b w:val="0"/>
          <w:szCs w:val="28"/>
        </w:rPr>
        <w:t>«Про координацію заходів щодо здійснення державного нагляду (контролю) за діяльністю навчальних закладів», зареєстрованого в Міністерстві юстиції Укр</w:t>
      </w:r>
      <w:r>
        <w:rPr>
          <w:b w:val="0"/>
          <w:szCs w:val="28"/>
        </w:rPr>
        <w:t>аїни 08.08.2013 за № 1348/23880</w:t>
      </w:r>
      <w:r w:rsidRPr="004B5FE6">
        <w:rPr>
          <w:b w:val="0"/>
          <w:szCs w:val="28"/>
        </w:rPr>
        <w:t xml:space="preserve">, на виконання плану роботи відділу освіти Валківської районної </w:t>
      </w:r>
      <w:r>
        <w:rPr>
          <w:b w:val="0"/>
          <w:szCs w:val="28"/>
        </w:rPr>
        <w:t xml:space="preserve"> державної адміністрації на 2016</w:t>
      </w:r>
      <w:r w:rsidRPr="004B5FE6">
        <w:rPr>
          <w:b w:val="0"/>
          <w:szCs w:val="28"/>
        </w:rPr>
        <w:t xml:space="preserve"> рік, керуючись статтею 6 Закону України «Про місцеві державні адміністрації» </w:t>
      </w:r>
    </w:p>
    <w:p w:rsidR="001D790B" w:rsidRPr="00452ACE" w:rsidRDefault="001D790B" w:rsidP="003E1954">
      <w:pPr>
        <w:pStyle w:val="Header"/>
        <w:ind w:firstLine="525"/>
        <w:jc w:val="both"/>
        <w:rPr>
          <w:sz w:val="16"/>
          <w:szCs w:val="16"/>
          <w:lang w:val="uk-UA"/>
        </w:rPr>
      </w:pPr>
    </w:p>
    <w:p w:rsidR="001D790B" w:rsidRDefault="001D790B" w:rsidP="003E1954">
      <w:pPr>
        <w:pStyle w:val="Header"/>
        <w:spacing w:line="360" w:lineRule="auto"/>
        <w:rPr>
          <w:sz w:val="16"/>
          <w:szCs w:val="16"/>
          <w:lang w:val="uk-UA"/>
        </w:rPr>
      </w:pPr>
      <w:r>
        <w:rPr>
          <w:lang w:val="uk-UA"/>
        </w:rPr>
        <w:t>НАКАЗУЮ:</w:t>
      </w:r>
    </w:p>
    <w:p w:rsidR="001D790B" w:rsidRPr="005B320B" w:rsidRDefault="001D790B" w:rsidP="003E1954">
      <w:pPr>
        <w:pStyle w:val="Header"/>
        <w:spacing w:line="360" w:lineRule="auto"/>
        <w:jc w:val="both"/>
        <w:rPr>
          <w:szCs w:val="28"/>
          <w:lang w:val="uk-UA"/>
        </w:rPr>
      </w:pPr>
      <w:r>
        <w:rPr>
          <w:lang w:val="uk-UA"/>
        </w:rPr>
        <w:t xml:space="preserve">1. </w:t>
      </w:r>
      <w:r>
        <w:rPr>
          <w:lang w:val="uk-UA"/>
        </w:rPr>
        <w:tab/>
        <w:t>Здійснити державний нагляд (контроль) за діяльністю навчальних закладів району із незначним ступенем ризику згідно з графіком (додаток 1).</w:t>
      </w:r>
    </w:p>
    <w:p w:rsidR="001D790B" w:rsidRPr="003A4E88" w:rsidRDefault="001D790B" w:rsidP="003E1954">
      <w:pPr>
        <w:pStyle w:val="Header"/>
        <w:tabs>
          <w:tab w:val="clear" w:pos="4153"/>
          <w:tab w:val="clear" w:pos="8306"/>
          <w:tab w:val="center" w:pos="0"/>
          <w:tab w:val="right" w:pos="9975"/>
        </w:tabs>
        <w:spacing w:line="360" w:lineRule="auto"/>
        <w:jc w:val="right"/>
        <w:rPr>
          <w:lang w:val="uk-UA"/>
        </w:rPr>
      </w:pPr>
      <w:r>
        <w:rPr>
          <w:lang w:val="uk-UA"/>
        </w:rPr>
        <w:t>Квітень – травень 2016 року</w:t>
      </w:r>
    </w:p>
    <w:p w:rsidR="001D790B" w:rsidRDefault="001D790B" w:rsidP="003E1954">
      <w:pPr>
        <w:pStyle w:val="Header"/>
        <w:tabs>
          <w:tab w:val="clear" w:pos="4153"/>
          <w:tab w:val="clear" w:pos="8306"/>
          <w:tab w:val="center" w:pos="0"/>
          <w:tab w:val="right" w:pos="9975"/>
        </w:tabs>
        <w:spacing w:line="360" w:lineRule="auto"/>
        <w:jc w:val="both"/>
        <w:rPr>
          <w:lang w:val="uk-UA"/>
        </w:rPr>
      </w:pPr>
      <w:r>
        <w:rPr>
          <w:lang w:val="uk-UA"/>
        </w:rPr>
        <w:t>2. Завідувачу районного методичного кабінету відділу освіти (Іванська Л.П.), методисту районного методичного кабінету відділу освіти (Олійник Н.О.) підготувати матеріали за результатами державного нагляду (контролю) за діяльністю  навчальних  закладів  із  незначним  ступенем  ризику  для розгляду на нараді керівників навчальних закладів.</w:t>
      </w:r>
    </w:p>
    <w:p w:rsidR="001D790B" w:rsidRPr="00EB6FE3" w:rsidRDefault="001D790B" w:rsidP="003E1954">
      <w:pPr>
        <w:pStyle w:val="Header"/>
        <w:tabs>
          <w:tab w:val="clear" w:pos="4153"/>
          <w:tab w:val="clear" w:pos="8306"/>
          <w:tab w:val="center" w:pos="0"/>
          <w:tab w:val="right" w:pos="9975"/>
        </w:tabs>
        <w:spacing w:line="360" w:lineRule="auto"/>
        <w:jc w:val="right"/>
        <w:rPr>
          <w:lang w:val="uk-UA"/>
        </w:rPr>
      </w:pPr>
      <w:r>
        <w:rPr>
          <w:szCs w:val="28"/>
          <w:lang w:val="uk-UA"/>
        </w:rPr>
        <w:t>Термін: д</w:t>
      </w:r>
      <w:r>
        <w:rPr>
          <w:lang w:val="uk-UA"/>
        </w:rPr>
        <w:t>о 15.06.2016</w:t>
      </w:r>
    </w:p>
    <w:p w:rsidR="001D790B" w:rsidRDefault="001D790B" w:rsidP="003E1954">
      <w:pPr>
        <w:spacing w:line="360" w:lineRule="auto"/>
        <w:jc w:val="both"/>
        <w:rPr>
          <w:b w:val="0"/>
          <w:szCs w:val="28"/>
        </w:rPr>
      </w:pPr>
      <w:r w:rsidRPr="00AC0210">
        <w:rPr>
          <w:b w:val="0"/>
          <w:szCs w:val="28"/>
        </w:rPr>
        <w:t xml:space="preserve">3. </w:t>
      </w:r>
      <w:r>
        <w:rPr>
          <w:b w:val="0"/>
          <w:szCs w:val="28"/>
        </w:rPr>
        <w:t xml:space="preserve">Здійснювати державну атестацію навчальних закладів відповідно до Порядку державної атестації дошкільних, загальноосвітніх, позашкільних навчальних закладів (наказ Міністерства освіти і науки України від 30.01.2015 № 67, зареєстрований у Міністерстві юстиції України 14 лютого 2015 року за                </w:t>
      </w:r>
      <w:bookmarkStart w:id="0" w:name="_GoBack"/>
      <w:bookmarkEnd w:id="0"/>
      <w:r>
        <w:rPr>
          <w:b w:val="0"/>
          <w:szCs w:val="28"/>
        </w:rPr>
        <w:t>№ 173/26618).</w:t>
      </w:r>
    </w:p>
    <w:p w:rsidR="001D790B" w:rsidRPr="005E3DB2" w:rsidRDefault="001D790B" w:rsidP="005E3DB2">
      <w:pPr>
        <w:spacing w:line="360" w:lineRule="auto"/>
        <w:jc w:val="both"/>
        <w:rPr>
          <w:b w:val="0"/>
          <w:color w:val="FF0000"/>
        </w:rPr>
      </w:pPr>
      <w:r>
        <w:rPr>
          <w:b w:val="0"/>
        </w:rPr>
        <w:t>4</w:t>
      </w:r>
      <w:r>
        <w:rPr>
          <w:b w:val="0"/>
          <w:color w:val="FF0000"/>
        </w:rPr>
        <w:t xml:space="preserve">. </w:t>
      </w:r>
      <w:r w:rsidRPr="005E3DB2">
        <w:rPr>
          <w:b w:val="0"/>
        </w:rPr>
        <w:t>Керівникам навчальних закладів забезпечити необхідні умови для здійснення державного нагляду (контролю) згідно з графіком, що додається.</w:t>
      </w:r>
    </w:p>
    <w:p w:rsidR="001D790B" w:rsidRDefault="001D790B" w:rsidP="003E1954">
      <w:pPr>
        <w:pStyle w:val="Header"/>
        <w:tabs>
          <w:tab w:val="clear" w:pos="4153"/>
          <w:tab w:val="clear" w:pos="8306"/>
          <w:tab w:val="center" w:pos="0"/>
          <w:tab w:val="right" w:pos="9975"/>
        </w:tabs>
        <w:spacing w:line="360" w:lineRule="auto"/>
        <w:jc w:val="right"/>
        <w:rPr>
          <w:lang w:val="uk-UA"/>
        </w:rPr>
      </w:pPr>
      <w:r>
        <w:rPr>
          <w:lang w:val="uk-UA"/>
        </w:rPr>
        <w:t>Квітень – травень  2016 року</w:t>
      </w:r>
    </w:p>
    <w:p w:rsidR="001D790B" w:rsidRDefault="001D790B" w:rsidP="003E1954">
      <w:pPr>
        <w:pStyle w:val="BodyTextIndent"/>
        <w:spacing w:line="360" w:lineRule="auto"/>
        <w:ind w:firstLine="0"/>
      </w:pPr>
      <w:r>
        <w:t>5. Контроль за виконанням даного наказу залишаю за собою.</w:t>
      </w:r>
    </w:p>
    <w:p w:rsidR="001D790B" w:rsidRDefault="001D790B" w:rsidP="003E1954">
      <w:pPr>
        <w:pStyle w:val="BodyTextIndent"/>
        <w:spacing w:line="360" w:lineRule="auto"/>
        <w:ind w:firstLine="0"/>
      </w:pPr>
    </w:p>
    <w:p w:rsidR="001D790B" w:rsidRPr="0061277A" w:rsidRDefault="001D790B" w:rsidP="003E1954">
      <w:pPr>
        <w:jc w:val="both"/>
      </w:pPr>
      <w:r>
        <w:t>Начальник</w:t>
      </w:r>
    </w:p>
    <w:p w:rsidR="001D790B" w:rsidRDefault="001D790B" w:rsidP="003E1954">
      <w:pPr>
        <w:jc w:val="both"/>
      </w:pPr>
      <w:r w:rsidRPr="0061277A">
        <w:t xml:space="preserve">відділу освіти                                                    </w:t>
      </w:r>
      <w:r>
        <w:t xml:space="preserve">                                      В.В.Новосел </w:t>
      </w:r>
    </w:p>
    <w:p w:rsidR="001D790B" w:rsidRDefault="001D790B" w:rsidP="003E1954">
      <w:pPr>
        <w:jc w:val="both"/>
      </w:pPr>
    </w:p>
    <w:p w:rsidR="001D790B" w:rsidRPr="003C3D88" w:rsidRDefault="001D790B" w:rsidP="003E1954">
      <w:pPr>
        <w:jc w:val="both"/>
        <w:rPr>
          <w:b w:val="0"/>
          <w:sz w:val="24"/>
          <w:szCs w:val="24"/>
        </w:rPr>
      </w:pPr>
      <w:r>
        <w:rPr>
          <w:b w:val="0"/>
          <w:sz w:val="24"/>
          <w:szCs w:val="24"/>
        </w:rPr>
        <w:t>Трусова,  5  11 30</w:t>
      </w:r>
    </w:p>
    <w:p w:rsidR="001D790B" w:rsidRDefault="001D790B" w:rsidP="003E1954"/>
    <w:p w:rsidR="001D790B" w:rsidRDefault="001D790B" w:rsidP="003E1954"/>
    <w:p w:rsidR="001D790B" w:rsidRDefault="001D790B" w:rsidP="003E1954"/>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Default="001D790B" w:rsidP="003E1954">
      <w:pPr>
        <w:ind w:firstLine="5670"/>
        <w:rPr>
          <w:b w:val="0"/>
        </w:rPr>
      </w:pPr>
    </w:p>
    <w:p w:rsidR="001D790B" w:rsidRPr="003553F4" w:rsidRDefault="001D790B" w:rsidP="003E1954">
      <w:pPr>
        <w:ind w:firstLine="5670"/>
        <w:rPr>
          <w:b w:val="0"/>
        </w:rPr>
      </w:pPr>
      <w:r>
        <w:rPr>
          <w:b w:val="0"/>
        </w:rPr>
        <w:t>Додаток  1</w:t>
      </w:r>
    </w:p>
    <w:p w:rsidR="001D790B" w:rsidRPr="003553F4" w:rsidRDefault="001D790B" w:rsidP="003E1954">
      <w:pPr>
        <w:ind w:firstLine="5670"/>
        <w:rPr>
          <w:b w:val="0"/>
        </w:rPr>
      </w:pPr>
      <w:r w:rsidRPr="003553F4">
        <w:rPr>
          <w:b w:val="0"/>
        </w:rPr>
        <w:t>до наказу відділу освіти</w:t>
      </w:r>
    </w:p>
    <w:p w:rsidR="001D790B" w:rsidRPr="003553F4" w:rsidRDefault="001D790B" w:rsidP="003E1954">
      <w:pPr>
        <w:ind w:firstLine="5670"/>
        <w:rPr>
          <w:b w:val="0"/>
        </w:rPr>
      </w:pPr>
      <w:r w:rsidRPr="003553F4">
        <w:rPr>
          <w:b w:val="0"/>
        </w:rPr>
        <w:t>Валківської</w:t>
      </w:r>
      <w:r>
        <w:rPr>
          <w:b w:val="0"/>
        </w:rPr>
        <w:t xml:space="preserve"> </w:t>
      </w:r>
      <w:r w:rsidRPr="003553F4">
        <w:rPr>
          <w:b w:val="0"/>
        </w:rPr>
        <w:t>районної державної</w:t>
      </w:r>
    </w:p>
    <w:p w:rsidR="001D790B" w:rsidRPr="003553F4" w:rsidRDefault="001D790B" w:rsidP="003E1954">
      <w:pPr>
        <w:ind w:firstLine="5670"/>
        <w:rPr>
          <w:b w:val="0"/>
        </w:rPr>
      </w:pPr>
      <w:r w:rsidRPr="003553F4">
        <w:rPr>
          <w:b w:val="0"/>
        </w:rPr>
        <w:t>адміністрації</w:t>
      </w:r>
    </w:p>
    <w:p w:rsidR="001D790B" w:rsidRPr="00C02DE2" w:rsidRDefault="001D790B" w:rsidP="003E1954">
      <w:pPr>
        <w:ind w:firstLine="5670"/>
        <w:rPr>
          <w:b w:val="0"/>
        </w:rPr>
      </w:pPr>
      <w:r w:rsidRPr="00C02DE2">
        <w:rPr>
          <w:b w:val="0"/>
        </w:rPr>
        <w:t>від 21.03.2016 № 84</w:t>
      </w:r>
    </w:p>
    <w:p w:rsidR="001D790B" w:rsidRDefault="001D790B" w:rsidP="003E1954"/>
    <w:p w:rsidR="001D790B" w:rsidRDefault="001D790B" w:rsidP="003E1954">
      <w:pPr>
        <w:jc w:val="center"/>
      </w:pPr>
      <w:r>
        <w:t>Графік здійснення державного нагляду (контролю) за діяльністю навчальних закладів району із незначним ступенем ризику</w:t>
      </w:r>
    </w:p>
    <w:p w:rsidR="001D790B" w:rsidRDefault="001D790B" w:rsidP="003E1954">
      <w:pPr>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3285"/>
        <w:gridCol w:w="4086"/>
      </w:tblGrid>
      <w:tr w:rsidR="001D790B" w:rsidRPr="003A4E88" w:rsidTr="003E1954">
        <w:tc>
          <w:tcPr>
            <w:tcW w:w="2518" w:type="dxa"/>
          </w:tcPr>
          <w:p w:rsidR="001D790B" w:rsidRPr="003A4E88" w:rsidRDefault="001D790B" w:rsidP="003E1954">
            <w:pPr>
              <w:jc w:val="center"/>
              <w:rPr>
                <w:sz w:val="24"/>
                <w:szCs w:val="24"/>
              </w:rPr>
            </w:pPr>
            <w:r w:rsidRPr="003A4E88">
              <w:rPr>
                <w:sz w:val="24"/>
                <w:szCs w:val="24"/>
              </w:rPr>
              <w:t>Дата</w:t>
            </w:r>
          </w:p>
        </w:tc>
        <w:tc>
          <w:tcPr>
            <w:tcW w:w="3285" w:type="dxa"/>
          </w:tcPr>
          <w:p w:rsidR="001D790B" w:rsidRPr="003A4E88" w:rsidRDefault="001D790B" w:rsidP="003E1954">
            <w:pPr>
              <w:jc w:val="center"/>
              <w:rPr>
                <w:sz w:val="24"/>
                <w:szCs w:val="24"/>
              </w:rPr>
            </w:pPr>
            <w:r w:rsidRPr="003A4E88">
              <w:rPr>
                <w:sz w:val="24"/>
                <w:szCs w:val="24"/>
              </w:rPr>
              <w:t>Планові заходи державного нагляду (контролю)</w:t>
            </w:r>
          </w:p>
        </w:tc>
        <w:tc>
          <w:tcPr>
            <w:tcW w:w="4086" w:type="dxa"/>
          </w:tcPr>
          <w:p w:rsidR="001D790B" w:rsidRPr="003A4E88" w:rsidRDefault="001D790B" w:rsidP="003E1954">
            <w:pPr>
              <w:jc w:val="center"/>
              <w:rPr>
                <w:sz w:val="24"/>
                <w:szCs w:val="24"/>
              </w:rPr>
            </w:pPr>
            <w:r w:rsidRPr="003A4E88">
              <w:rPr>
                <w:sz w:val="24"/>
                <w:szCs w:val="24"/>
              </w:rPr>
              <w:t>Назва загальноосвітніх навчальних закладів, що підлягають державному нагляду (контролю)</w:t>
            </w:r>
          </w:p>
        </w:tc>
      </w:tr>
      <w:tr w:rsidR="001D790B" w:rsidRPr="003A4E88" w:rsidTr="00E13593">
        <w:tc>
          <w:tcPr>
            <w:tcW w:w="2518" w:type="dxa"/>
          </w:tcPr>
          <w:p w:rsidR="001D790B" w:rsidRPr="00D61C02" w:rsidRDefault="001D790B" w:rsidP="005668A1">
            <w:pPr>
              <w:spacing w:line="360" w:lineRule="auto"/>
              <w:jc w:val="center"/>
              <w:rPr>
                <w:b w:val="0"/>
                <w:sz w:val="24"/>
                <w:szCs w:val="24"/>
              </w:rPr>
            </w:pPr>
            <w:r>
              <w:rPr>
                <w:b w:val="0"/>
                <w:sz w:val="24"/>
                <w:szCs w:val="24"/>
              </w:rPr>
              <w:t>З 11.04.2016 по 29.04</w:t>
            </w:r>
            <w:r w:rsidRPr="00D61C02">
              <w:rPr>
                <w:b w:val="0"/>
                <w:sz w:val="24"/>
                <w:szCs w:val="24"/>
              </w:rPr>
              <w:t>.2016</w:t>
            </w:r>
          </w:p>
          <w:p w:rsidR="001D790B" w:rsidRPr="007C50A9" w:rsidRDefault="001D790B" w:rsidP="003E1954">
            <w:pPr>
              <w:spacing w:line="360" w:lineRule="auto"/>
              <w:jc w:val="center"/>
              <w:rPr>
                <w:b w:val="0"/>
                <w:sz w:val="24"/>
                <w:szCs w:val="24"/>
              </w:rPr>
            </w:pPr>
          </w:p>
        </w:tc>
        <w:tc>
          <w:tcPr>
            <w:tcW w:w="3285" w:type="dxa"/>
            <w:vAlign w:val="center"/>
          </w:tcPr>
          <w:p w:rsidR="001D790B" w:rsidRPr="007C50A9" w:rsidRDefault="001D790B" w:rsidP="00E13593">
            <w:pPr>
              <w:jc w:val="center"/>
              <w:rPr>
                <w:b w:val="0"/>
                <w:sz w:val="24"/>
                <w:szCs w:val="24"/>
              </w:rPr>
            </w:pPr>
            <w:r w:rsidRPr="007C50A9">
              <w:rPr>
                <w:b w:val="0"/>
                <w:sz w:val="24"/>
                <w:szCs w:val="24"/>
              </w:rPr>
              <w:t>Державна атестація</w:t>
            </w:r>
          </w:p>
        </w:tc>
        <w:tc>
          <w:tcPr>
            <w:tcW w:w="4086" w:type="dxa"/>
          </w:tcPr>
          <w:p w:rsidR="001D790B" w:rsidRDefault="001D790B" w:rsidP="003E1954">
            <w:pPr>
              <w:jc w:val="both"/>
              <w:rPr>
                <w:b w:val="0"/>
                <w:sz w:val="24"/>
                <w:szCs w:val="24"/>
              </w:rPr>
            </w:pPr>
            <w:r w:rsidRPr="00467EAF">
              <w:rPr>
                <w:b w:val="0"/>
                <w:sz w:val="24"/>
                <w:szCs w:val="24"/>
              </w:rPr>
              <w:t>Шарівська загальноо</w:t>
            </w:r>
            <w:r>
              <w:rPr>
                <w:b w:val="0"/>
                <w:sz w:val="24"/>
                <w:szCs w:val="24"/>
              </w:rPr>
              <w:t>світня школа         І-ІІІ ступенів Вал</w:t>
            </w:r>
            <w:r w:rsidRPr="00467EAF">
              <w:rPr>
                <w:b w:val="0"/>
                <w:sz w:val="24"/>
                <w:szCs w:val="24"/>
              </w:rPr>
              <w:t>ківської районної ради Харківської області</w:t>
            </w:r>
          </w:p>
        </w:tc>
      </w:tr>
      <w:tr w:rsidR="001D790B" w:rsidRPr="003A4E88" w:rsidTr="005668A1">
        <w:tc>
          <w:tcPr>
            <w:tcW w:w="2518" w:type="dxa"/>
            <w:vAlign w:val="center"/>
          </w:tcPr>
          <w:p w:rsidR="001D790B" w:rsidRPr="00D61C02" w:rsidRDefault="001D790B" w:rsidP="005668A1">
            <w:pPr>
              <w:spacing w:line="360" w:lineRule="auto"/>
              <w:jc w:val="center"/>
              <w:rPr>
                <w:b w:val="0"/>
                <w:sz w:val="24"/>
                <w:szCs w:val="24"/>
              </w:rPr>
            </w:pPr>
            <w:r>
              <w:rPr>
                <w:b w:val="0"/>
                <w:sz w:val="24"/>
                <w:szCs w:val="24"/>
              </w:rPr>
              <w:t>З 22.04.2016 по 13.05</w:t>
            </w:r>
            <w:r w:rsidRPr="00D61C02">
              <w:rPr>
                <w:b w:val="0"/>
                <w:sz w:val="24"/>
                <w:szCs w:val="24"/>
              </w:rPr>
              <w:t>.2016</w:t>
            </w:r>
          </w:p>
          <w:p w:rsidR="001D790B" w:rsidRPr="007C50A9" w:rsidRDefault="001D790B" w:rsidP="005668A1">
            <w:pPr>
              <w:spacing w:line="360" w:lineRule="auto"/>
              <w:jc w:val="center"/>
              <w:rPr>
                <w:b w:val="0"/>
                <w:sz w:val="24"/>
                <w:szCs w:val="24"/>
              </w:rPr>
            </w:pPr>
          </w:p>
        </w:tc>
        <w:tc>
          <w:tcPr>
            <w:tcW w:w="3285" w:type="dxa"/>
            <w:vAlign w:val="center"/>
          </w:tcPr>
          <w:p w:rsidR="001D790B" w:rsidRPr="007C50A9" w:rsidRDefault="001D790B" w:rsidP="00E13593">
            <w:pPr>
              <w:jc w:val="center"/>
              <w:rPr>
                <w:b w:val="0"/>
                <w:sz w:val="24"/>
                <w:szCs w:val="24"/>
              </w:rPr>
            </w:pPr>
            <w:r w:rsidRPr="007C50A9">
              <w:rPr>
                <w:b w:val="0"/>
                <w:sz w:val="24"/>
                <w:szCs w:val="24"/>
              </w:rPr>
              <w:t>Державна атестація</w:t>
            </w:r>
          </w:p>
        </w:tc>
        <w:tc>
          <w:tcPr>
            <w:tcW w:w="4086" w:type="dxa"/>
          </w:tcPr>
          <w:p w:rsidR="001D790B" w:rsidRPr="00467EAF" w:rsidRDefault="001D790B" w:rsidP="003E1954">
            <w:pPr>
              <w:jc w:val="both"/>
              <w:rPr>
                <w:b w:val="0"/>
                <w:sz w:val="24"/>
                <w:szCs w:val="24"/>
              </w:rPr>
            </w:pPr>
            <w:r w:rsidRPr="00467EAF">
              <w:rPr>
                <w:b w:val="0"/>
                <w:sz w:val="24"/>
                <w:szCs w:val="24"/>
              </w:rPr>
              <w:t>Шарівський дошкільний навчальний заклад (дитячий садок) «Перлинка» Шарівської сільської ради  Валківського району Харківської області</w:t>
            </w:r>
          </w:p>
        </w:tc>
      </w:tr>
      <w:tr w:rsidR="001D790B" w:rsidRPr="003A4E88" w:rsidTr="00E13593">
        <w:tc>
          <w:tcPr>
            <w:tcW w:w="2518" w:type="dxa"/>
          </w:tcPr>
          <w:p w:rsidR="001D790B" w:rsidRPr="007C50A9" w:rsidRDefault="001D790B" w:rsidP="003E1954">
            <w:pPr>
              <w:spacing w:line="360" w:lineRule="auto"/>
              <w:jc w:val="center"/>
              <w:rPr>
                <w:b w:val="0"/>
                <w:sz w:val="24"/>
                <w:szCs w:val="24"/>
              </w:rPr>
            </w:pPr>
          </w:p>
          <w:p w:rsidR="001D790B" w:rsidRPr="00D61C02" w:rsidRDefault="001D790B" w:rsidP="003E1954">
            <w:pPr>
              <w:spacing w:line="360" w:lineRule="auto"/>
              <w:jc w:val="center"/>
              <w:rPr>
                <w:b w:val="0"/>
                <w:sz w:val="24"/>
                <w:szCs w:val="24"/>
              </w:rPr>
            </w:pPr>
            <w:r>
              <w:rPr>
                <w:b w:val="0"/>
                <w:sz w:val="24"/>
                <w:szCs w:val="24"/>
              </w:rPr>
              <w:t>З 16.05.2016 по 03.06</w:t>
            </w:r>
            <w:r w:rsidRPr="00D61C02">
              <w:rPr>
                <w:b w:val="0"/>
                <w:sz w:val="24"/>
                <w:szCs w:val="24"/>
              </w:rPr>
              <w:t>.2016</w:t>
            </w:r>
          </w:p>
          <w:p w:rsidR="001D790B" w:rsidRPr="007C50A9" w:rsidRDefault="001D790B" w:rsidP="003E1954">
            <w:pPr>
              <w:jc w:val="center"/>
              <w:rPr>
                <w:b w:val="0"/>
                <w:sz w:val="24"/>
                <w:szCs w:val="24"/>
              </w:rPr>
            </w:pPr>
          </w:p>
        </w:tc>
        <w:tc>
          <w:tcPr>
            <w:tcW w:w="3285" w:type="dxa"/>
            <w:vAlign w:val="center"/>
          </w:tcPr>
          <w:p w:rsidR="001D790B" w:rsidRDefault="001D790B" w:rsidP="00E13593">
            <w:pPr>
              <w:jc w:val="center"/>
              <w:rPr>
                <w:b w:val="0"/>
                <w:sz w:val="24"/>
                <w:szCs w:val="24"/>
              </w:rPr>
            </w:pPr>
            <w:r w:rsidRPr="007C50A9">
              <w:rPr>
                <w:b w:val="0"/>
                <w:sz w:val="24"/>
                <w:szCs w:val="24"/>
              </w:rPr>
              <w:t>Державна атестація</w:t>
            </w:r>
          </w:p>
          <w:p w:rsidR="001D790B" w:rsidRPr="007C50A9" w:rsidRDefault="001D790B" w:rsidP="00E13593">
            <w:pPr>
              <w:jc w:val="center"/>
              <w:rPr>
                <w:b w:val="0"/>
                <w:sz w:val="24"/>
                <w:szCs w:val="24"/>
              </w:rPr>
            </w:pPr>
          </w:p>
        </w:tc>
        <w:tc>
          <w:tcPr>
            <w:tcW w:w="4086" w:type="dxa"/>
          </w:tcPr>
          <w:p w:rsidR="001D790B" w:rsidRPr="003A4E88" w:rsidRDefault="001D790B" w:rsidP="003E1954">
            <w:pPr>
              <w:jc w:val="both"/>
              <w:rPr>
                <w:b w:val="0"/>
                <w:sz w:val="24"/>
                <w:szCs w:val="24"/>
              </w:rPr>
            </w:pPr>
            <w:r>
              <w:rPr>
                <w:b w:val="0"/>
                <w:sz w:val="24"/>
                <w:szCs w:val="24"/>
              </w:rPr>
              <w:t>Черемушнянський навчально-виховний комплекс (за</w:t>
            </w:r>
            <w:r w:rsidRPr="00467EAF">
              <w:rPr>
                <w:b w:val="0"/>
                <w:sz w:val="24"/>
                <w:szCs w:val="24"/>
              </w:rPr>
              <w:t>гальноосвітня школа</w:t>
            </w:r>
            <w:r>
              <w:rPr>
                <w:b w:val="0"/>
                <w:sz w:val="24"/>
                <w:szCs w:val="24"/>
              </w:rPr>
              <w:t xml:space="preserve"> І ступеня – дошкільний навчаль</w:t>
            </w:r>
            <w:r w:rsidRPr="00467EAF">
              <w:rPr>
                <w:b w:val="0"/>
                <w:sz w:val="24"/>
                <w:szCs w:val="24"/>
              </w:rPr>
              <w:t>ний заклад) Валківської районної ради Харківської області</w:t>
            </w:r>
          </w:p>
        </w:tc>
      </w:tr>
      <w:tr w:rsidR="001D790B" w:rsidRPr="003A4E88" w:rsidTr="00E13593">
        <w:tc>
          <w:tcPr>
            <w:tcW w:w="2518" w:type="dxa"/>
          </w:tcPr>
          <w:p w:rsidR="001D790B" w:rsidRPr="00D61C02" w:rsidRDefault="001D790B" w:rsidP="002620E1">
            <w:pPr>
              <w:spacing w:line="360" w:lineRule="auto"/>
              <w:jc w:val="center"/>
              <w:rPr>
                <w:b w:val="0"/>
                <w:sz w:val="24"/>
                <w:szCs w:val="24"/>
              </w:rPr>
            </w:pPr>
            <w:r>
              <w:rPr>
                <w:b w:val="0"/>
                <w:sz w:val="24"/>
                <w:szCs w:val="24"/>
              </w:rPr>
              <w:t>З 06.06.2016 по 10.06</w:t>
            </w:r>
            <w:r w:rsidRPr="00D61C02">
              <w:rPr>
                <w:b w:val="0"/>
                <w:sz w:val="24"/>
                <w:szCs w:val="24"/>
              </w:rPr>
              <w:t>.2016</w:t>
            </w:r>
          </w:p>
          <w:p w:rsidR="001D790B" w:rsidRPr="007C50A9" w:rsidRDefault="001D790B" w:rsidP="003E1954">
            <w:pPr>
              <w:spacing w:line="360" w:lineRule="auto"/>
              <w:jc w:val="center"/>
              <w:rPr>
                <w:b w:val="0"/>
                <w:sz w:val="24"/>
                <w:szCs w:val="24"/>
              </w:rPr>
            </w:pPr>
          </w:p>
        </w:tc>
        <w:tc>
          <w:tcPr>
            <w:tcW w:w="3285" w:type="dxa"/>
            <w:vAlign w:val="center"/>
          </w:tcPr>
          <w:p w:rsidR="001D790B" w:rsidRPr="007C50A9" w:rsidRDefault="001D790B" w:rsidP="00E13593">
            <w:pPr>
              <w:jc w:val="center"/>
              <w:rPr>
                <w:b w:val="0"/>
                <w:sz w:val="24"/>
                <w:szCs w:val="24"/>
              </w:rPr>
            </w:pPr>
            <w:r>
              <w:rPr>
                <w:b w:val="0"/>
                <w:sz w:val="24"/>
                <w:szCs w:val="24"/>
              </w:rPr>
              <w:t>Інспектування загальноосвітніх навчальних закладів (організоване завершення 2015/2016 навчального року)</w:t>
            </w:r>
          </w:p>
        </w:tc>
        <w:tc>
          <w:tcPr>
            <w:tcW w:w="4086" w:type="dxa"/>
          </w:tcPr>
          <w:p w:rsidR="001D790B" w:rsidRPr="003E3BAA" w:rsidRDefault="001D790B" w:rsidP="003E3BAA">
            <w:pPr>
              <w:jc w:val="both"/>
              <w:rPr>
                <w:b w:val="0"/>
                <w:bCs w:val="0"/>
                <w:sz w:val="24"/>
                <w:szCs w:val="24"/>
              </w:rPr>
            </w:pPr>
            <w:r w:rsidRPr="003E3BAA">
              <w:rPr>
                <w:b w:val="0"/>
                <w:bCs w:val="0"/>
                <w:sz w:val="24"/>
                <w:szCs w:val="24"/>
              </w:rPr>
              <w:t xml:space="preserve">Огульцівська загальноосвітня школа  </w:t>
            </w:r>
          </w:p>
          <w:p w:rsidR="001D790B" w:rsidRPr="003E3BAA" w:rsidRDefault="001D790B" w:rsidP="003E3BAA">
            <w:pPr>
              <w:jc w:val="both"/>
              <w:rPr>
                <w:b w:val="0"/>
                <w:bCs w:val="0"/>
                <w:sz w:val="24"/>
                <w:szCs w:val="24"/>
              </w:rPr>
            </w:pPr>
            <w:r>
              <w:rPr>
                <w:b w:val="0"/>
                <w:bCs w:val="0"/>
                <w:sz w:val="24"/>
                <w:szCs w:val="24"/>
              </w:rPr>
              <w:t>І-</w:t>
            </w:r>
            <w:r w:rsidRPr="003E3BAA">
              <w:rPr>
                <w:b w:val="0"/>
                <w:bCs w:val="0"/>
                <w:sz w:val="24"/>
                <w:szCs w:val="24"/>
              </w:rPr>
              <w:t xml:space="preserve">ІІІ ступенів </w:t>
            </w:r>
            <w:r w:rsidRPr="003E3BAA">
              <w:rPr>
                <w:b w:val="0"/>
                <w:sz w:val="24"/>
                <w:szCs w:val="24"/>
              </w:rPr>
              <w:t>Валківської районної ради Харківської області</w:t>
            </w:r>
            <w:r w:rsidRPr="003E3BAA">
              <w:rPr>
                <w:b w:val="0"/>
                <w:bCs w:val="0"/>
                <w:sz w:val="24"/>
                <w:szCs w:val="24"/>
              </w:rPr>
              <w:t xml:space="preserve"> </w:t>
            </w:r>
          </w:p>
        </w:tc>
      </w:tr>
      <w:tr w:rsidR="001D790B" w:rsidRPr="003A4E88" w:rsidTr="00E13593">
        <w:tc>
          <w:tcPr>
            <w:tcW w:w="2518" w:type="dxa"/>
          </w:tcPr>
          <w:p w:rsidR="001D790B" w:rsidRPr="00D61C02" w:rsidRDefault="001D790B" w:rsidP="004700A3">
            <w:pPr>
              <w:spacing w:line="360" w:lineRule="auto"/>
              <w:jc w:val="center"/>
              <w:rPr>
                <w:b w:val="0"/>
                <w:sz w:val="24"/>
                <w:szCs w:val="24"/>
              </w:rPr>
            </w:pPr>
            <w:r>
              <w:rPr>
                <w:b w:val="0"/>
                <w:sz w:val="24"/>
                <w:szCs w:val="24"/>
              </w:rPr>
              <w:t>З 06.06.2016 по 10.06</w:t>
            </w:r>
            <w:r w:rsidRPr="00D61C02">
              <w:rPr>
                <w:b w:val="0"/>
                <w:sz w:val="24"/>
                <w:szCs w:val="24"/>
              </w:rPr>
              <w:t>.2016</w:t>
            </w:r>
          </w:p>
          <w:p w:rsidR="001D790B" w:rsidRPr="007C50A9" w:rsidRDefault="001D790B" w:rsidP="004700A3">
            <w:pPr>
              <w:spacing w:line="360" w:lineRule="auto"/>
              <w:jc w:val="center"/>
              <w:rPr>
                <w:b w:val="0"/>
                <w:sz w:val="24"/>
                <w:szCs w:val="24"/>
              </w:rPr>
            </w:pPr>
          </w:p>
        </w:tc>
        <w:tc>
          <w:tcPr>
            <w:tcW w:w="3285" w:type="dxa"/>
            <w:vAlign w:val="center"/>
          </w:tcPr>
          <w:p w:rsidR="001D790B" w:rsidRPr="007C50A9" w:rsidRDefault="001D790B" w:rsidP="007137C7">
            <w:pPr>
              <w:jc w:val="center"/>
              <w:rPr>
                <w:b w:val="0"/>
                <w:sz w:val="24"/>
                <w:szCs w:val="24"/>
              </w:rPr>
            </w:pPr>
            <w:r>
              <w:rPr>
                <w:b w:val="0"/>
                <w:sz w:val="24"/>
                <w:szCs w:val="24"/>
              </w:rPr>
              <w:t>Інспектування загальноосвітніх навчальних закладів (організоване завершення 2015/2016 навчального року)</w:t>
            </w:r>
          </w:p>
        </w:tc>
        <w:tc>
          <w:tcPr>
            <w:tcW w:w="4086" w:type="dxa"/>
          </w:tcPr>
          <w:p w:rsidR="001D790B" w:rsidRPr="003E3BAA" w:rsidRDefault="001D790B" w:rsidP="003E3BAA">
            <w:pPr>
              <w:jc w:val="both"/>
              <w:rPr>
                <w:b w:val="0"/>
                <w:bCs w:val="0"/>
                <w:sz w:val="24"/>
                <w:szCs w:val="24"/>
              </w:rPr>
            </w:pPr>
            <w:r>
              <w:rPr>
                <w:b w:val="0"/>
                <w:bCs w:val="0"/>
                <w:sz w:val="24"/>
                <w:szCs w:val="24"/>
              </w:rPr>
              <w:t xml:space="preserve">Мельниківська </w:t>
            </w:r>
            <w:r w:rsidRPr="003E3BAA">
              <w:rPr>
                <w:b w:val="0"/>
                <w:bCs w:val="0"/>
                <w:sz w:val="24"/>
                <w:szCs w:val="24"/>
              </w:rPr>
              <w:t xml:space="preserve">загальноосвітня школа  І- ІІІ ступенів </w:t>
            </w:r>
            <w:r w:rsidRPr="003E3BAA">
              <w:rPr>
                <w:b w:val="0"/>
                <w:sz w:val="24"/>
                <w:szCs w:val="24"/>
              </w:rPr>
              <w:t>Валківської районної ради Харківської області</w:t>
            </w:r>
            <w:r w:rsidRPr="003E3BAA">
              <w:rPr>
                <w:b w:val="0"/>
                <w:bCs w:val="0"/>
                <w:sz w:val="24"/>
                <w:szCs w:val="24"/>
              </w:rPr>
              <w:t xml:space="preserve"> </w:t>
            </w:r>
          </w:p>
        </w:tc>
      </w:tr>
    </w:tbl>
    <w:p w:rsidR="001D790B" w:rsidRDefault="001D790B" w:rsidP="003E1954">
      <w:pPr>
        <w:rPr>
          <w:sz w:val="24"/>
          <w:szCs w:val="24"/>
        </w:rPr>
      </w:pPr>
    </w:p>
    <w:p w:rsidR="001D790B" w:rsidRPr="00A51BC5" w:rsidRDefault="001D790B" w:rsidP="003E1954">
      <w:pPr>
        <w:rPr>
          <w:b w:val="0"/>
          <w:sz w:val="24"/>
          <w:szCs w:val="24"/>
        </w:rPr>
      </w:pPr>
      <w:r>
        <w:rPr>
          <w:b w:val="0"/>
          <w:sz w:val="24"/>
          <w:szCs w:val="24"/>
        </w:rPr>
        <w:t>Трусова 5 11 30</w:t>
      </w:r>
    </w:p>
    <w:p w:rsidR="001D790B" w:rsidRPr="00A51BC5" w:rsidRDefault="001D790B" w:rsidP="003E1954">
      <w:pPr>
        <w:rPr>
          <w:b w:val="0"/>
          <w:sz w:val="24"/>
          <w:szCs w:val="24"/>
        </w:rPr>
      </w:pPr>
      <w:r>
        <w:rPr>
          <w:b w:val="0"/>
          <w:sz w:val="24"/>
          <w:szCs w:val="24"/>
        </w:rPr>
        <w:t xml:space="preserve">Олійник </w:t>
      </w:r>
      <w:r w:rsidRPr="00A51BC5">
        <w:rPr>
          <w:b w:val="0"/>
          <w:sz w:val="24"/>
          <w:szCs w:val="24"/>
        </w:rPr>
        <w:t>5 11 30</w:t>
      </w: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Default="001D790B" w:rsidP="003E1954">
      <w:pPr>
        <w:rPr>
          <w:b w:val="0"/>
          <w:sz w:val="24"/>
          <w:szCs w:val="24"/>
        </w:rPr>
      </w:pPr>
    </w:p>
    <w:p w:rsidR="001D790B" w:rsidRPr="00406F38" w:rsidRDefault="001D790B" w:rsidP="003E1954">
      <w:pPr>
        <w:ind w:left="360" w:hanging="360"/>
        <w:jc w:val="both"/>
        <w:rPr>
          <w:b w:val="0"/>
        </w:rPr>
      </w:pPr>
      <w:r>
        <w:rPr>
          <w:b w:val="0"/>
        </w:rPr>
        <w:t>З наказом від 21.03.2016</w:t>
      </w:r>
      <w:r w:rsidRPr="00406F38">
        <w:rPr>
          <w:b w:val="0"/>
        </w:rPr>
        <w:t xml:space="preserve"> № </w:t>
      </w:r>
      <w:r>
        <w:rPr>
          <w:b w:val="0"/>
        </w:rPr>
        <w:t>84</w:t>
      </w:r>
      <w:r w:rsidRPr="00406F38">
        <w:rPr>
          <w:b w:val="0"/>
        </w:rPr>
        <w:t xml:space="preserve"> ознайомлені:</w:t>
      </w:r>
    </w:p>
    <w:p w:rsidR="001D790B" w:rsidRPr="00406F38" w:rsidRDefault="001D790B" w:rsidP="003E1954">
      <w:pPr>
        <w:ind w:left="360" w:hanging="360"/>
        <w:jc w:val="both"/>
        <w:rPr>
          <w:b w:val="0"/>
        </w:rPr>
      </w:pPr>
    </w:p>
    <w:p w:rsidR="001D790B" w:rsidRDefault="001D790B" w:rsidP="003E1954">
      <w:pPr>
        <w:ind w:left="360" w:hanging="360"/>
        <w:jc w:val="both"/>
        <w:rPr>
          <w:b w:val="0"/>
        </w:rPr>
      </w:pPr>
      <w:r>
        <w:rPr>
          <w:b w:val="0"/>
        </w:rPr>
        <w:t>_________________ Іванська Л.П.</w:t>
      </w:r>
    </w:p>
    <w:p w:rsidR="001D790B" w:rsidRPr="00406F38" w:rsidRDefault="001D790B" w:rsidP="003E1954">
      <w:pPr>
        <w:ind w:left="360" w:hanging="360"/>
        <w:jc w:val="both"/>
        <w:rPr>
          <w:b w:val="0"/>
        </w:rPr>
      </w:pPr>
      <w:r w:rsidRPr="00406F38">
        <w:rPr>
          <w:b w:val="0"/>
        </w:rPr>
        <w:t>_________________ Грєхова В.І.</w:t>
      </w:r>
    </w:p>
    <w:p w:rsidR="001D790B" w:rsidRPr="00406F38" w:rsidRDefault="001D790B" w:rsidP="003E1954">
      <w:pPr>
        <w:ind w:left="360" w:hanging="360"/>
        <w:jc w:val="both"/>
        <w:rPr>
          <w:b w:val="0"/>
        </w:rPr>
      </w:pPr>
      <w:r w:rsidRPr="00406F38">
        <w:rPr>
          <w:b w:val="0"/>
        </w:rPr>
        <w:t>_________________ Карлова Л.В.</w:t>
      </w:r>
    </w:p>
    <w:p w:rsidR="001D790B" w:rsidRPr="00406F38" w:rsidRDefault="001D790B" w:rsidP="003E1954">
      <w:pPr>
        <w:ind w:left="360" w:hanging="360"/>
        <w:jc w:val="both"/>
        <w:rPr>
          <w:b w:val="0"/>
        </w:rPr>
      </w:pPr>
      <w:r w:rsidRPr="00406F38">
        <w:rPr>
          <w:b w:val="0"/>
        </w:rPr>
        <w:t>_________________ Сухоруков Ю.О.</w:t>
      </w:r>
    </w:p>
    <w:p w:rsidR="001D790B" w:rsidRPr="00406F38" w:rsidRDefault="001D790B" w:rsidP="003E1954">
      <w:pPr>
        <w:ind w:left="360" w:hanging="360"/>
        <w:jc w:val="both"/>
        <w:rPr>
          <w:b w:val="0"/>
        </w:rPr>
      </w:pPr>
      <w:r w:rsidRPr="00406F38">
        <w:rPr>
          <w:b w:val="0"/>
        </w:rPr>
        <w:t>_________________ Салащенко Т.В.</w:t>
      </w:r>
    </w:p>
    <w:p w:rsidR="001D790B" w:rsidRPr="00406F38" w:rsidRDefault="001D790B" w:rsidP="003E1954">
      <w:pPr>
        <w:ind w:left="360" w:hanging="360"/>
        <w:jc w:val="both"/>
        <w:rPr>
          <w:b w:val="0"/>
        </w:rPr>
      </w:pPr>
      <w:r w:rsidRPr="00406F38">
        <w:rPr>
          <w:b w:val="0"/>
        </w:rPr>
        <w:t>_________________ Зінченко В.О.</w:t>
      </w:r>
    </w:p>
    <w:p w:rsidR="001D790B" w:rsidRPr="00406F38" w:rsidRDefault="001D790B" w:rsidP="003E1954">
      <w:pPr>
        <w:ind w:left="360" w:hanging="360"/>
        <w:jc w:val="both"/>
        <w:rPr>
          <w:b w:val="0"/>
        </w:rPr>
      </w:pPr>
      <w:r w:rsidRPr="00406F38">
        <w:rPr>
          <w:b w:val="0"/>
        </w:rPr>
        <w:t>_________________ Сиротенко М.Г.</w:t>
      </w:r>
    </w:p>
    <w:p w:rsidR="001D790B" w:rsidRPr="00406F38" w:rsidRDefault="001D790B" w:rsidP="003E1954">
      <w:pPr>
        <w:ind w:left="360" w:hanging="360"/>
        <w:jc w:val="both"/>
        <w:rPr>
          <w:b w:val="0"/>
        </w:rPr>
      </w:pPr>
      <w:r w:rsidRPr="00406F38">
        <w:rPr>
          <w:b w:val="0"/>
        </w:rPr>
        <w:t>_________________ Омеляненко Т.М.</w:t>
      </w:r>
    </w:p>
    <w:p w:rsidR="001D790B" w:rsidRPr="00406F38" w:rsidRDefault="001D790B" w:rsidP="003E1954">
      <w:pPr>
        <w:ind w:left="360" w:hanging="360"/>
        <w:jc w:val="both"/>
        <w:rPr>
          <w:b w:val="0"/>
        </w:rPr>
      </w:pPr>
      <w:r w:rsidRPr="00406F38">
        <w:rPr>
          <w:b w:val="0"/>
        </w:rPr>
        <w:t>_________________ Костильова В.В.</w:t>
      </w:r>
    </w:p>
    <w:p w:rsidR="001D790B" w:rsidRPr="00406F38" w:rsidRDefault="001D790B" w:rsidP="003E1954">
      <w:pPr>
        <w:ind w:left="360" w:hanging="360"/>
        <w:jc w:val="both"/>
        <w:rPr>
          <w:b w:val="0"/>
        </w:rPr>
      </w:pPr>
      <w:r w:rsidRPr="00406F38">
        <w:rPr>
          <w:b w:val="0"/>
        </w:rPr>
        <w:t>_________________ Новікова Д.В.</w:t>
      </w:r>
    </w:p>
    <w:p w:rsidR="001D790B" w:rsidRPr="00406F38" w:rsidRDefault="001D790B" w:rsidP="003E1954">
      <w:pPr>
        <w:ind w:left="360" w:hanging="360"/>
        <w:jc w:val="both"/>
        <w:rPr>
          <w:b w:val="0"/>
        </w:rPr>
      </w:pPr>
      <w:r w:rsidRPr="00406F38">
        <w:rPr>
          <w:b w:val="0"/>
        </w:rPr>
        <w:t>_________________ Клименко В.В.</w:t>
      </w:r>
    </w:p>
    <w:p w:rsidR="001D790B" w:rsidRPr="00406F38" w:rsidRDefault="001D790B" w:rsidP="003E1954">
      <w:pPr>
        <w:ind w:left="360" w:hanging="360"/>
        <w:jc w:val="both"/>
        <w:rPr>
          <w:b w:val="0"/>
        </w:rPr>
      </w:pPr>
      <w:r w:rsidRPr="00406F38">
        <w:rPr>
          <w:b w:val="0"/>
        </w:rPr>
        <w:t>_________________ Кравченко А.І.</w:t>
      </w:r>
    </w:p>
    <w:p w:rsidR="001D790B" w:rsidRPr="00406F38" w:rsidRDefault="001D790B" w:rsidP="003E1954">
      <w:pPr>
        <w:ind w:left="360" w:hanging="360"/>
        <w:jc w:val="both"/>
        <w:rPr>
          <w:b w:val="0"/>
        </w:rPr>
      </w:pPr>
      <w:r w:rsidRPr="00406F38">
        <w:rPr>
          <w:b w:val="0"/>
        </w:rPr>
        <w:t>_________________ Богатир К.А.</w:t>
      </w:r>
    </w:p>
    <w:p w:rsidR="001D790B" w:rsidRPr="00406F38" w:rsidRDefault="001D790B" w:rsidP="003E1954">
      <w:pPr>
        <w:ind w:left="360" w:hanging="360"/>
        <w:jc w:val="both"/>
        <w:rPr>
          <w:b w:val="0"/>
        </w:rPr>
      </w:pPr>
      <w:r w:rsidRPr="00406F38">
        <w:rPr>
          <w:b w:val="0"/>
        </w:rPr>
        <w:t>_________________ Курильчик Н.Д.</w:t>
      </w:r>
    </w:p>
    <w:p w:rsidR="001D790B" w:rsidRPr="00406F38" w:rsidRDefault="001D790B" w:rsidP="003E1954">
      <w:pPr>
        <w:ind w:left="360" w:hanging="360"/>
        <w:jc w:val="both"/>
        <w:rPr>
          <w:b w:val="0"/>
        </w:rPr>
      </w:pPr>
      <w:r w:rsidRPr="00406F38">
        <w:rPr>
          <w:b w:val="0"/>
        </w:rPr>
        <w:t>_________________ Шаповал Н.Г.</w:t>
      </w:r>
    </w:p>
    <w:p w:rsidR="001D790B" w:rsidRPr="00406F38" w:rsidRDefault="001D790B" w:rsidP="003E1954">
      <w:pPr>
        <w:ind w:left="360" w:hanging="360"/>
        <w:jc w:val="both"/>
        <w:rPr>
          <w:b w:val="0"/>
        </w:rPr>
      </w:pPr>
      <w:r w:rsidRPr="00406F38">
        <w:rPr>
          <w:b w:val="0"/>
        </w:rPr>
        <w:t>_________________ Борщ О.І.</w:t>
      </w:r>
    </w:p>
    <w:p w:rsidR="001D790B" w:rsidRPr="00406F38" w:rsidRDefault="001D790B" w:rsidP="003E1954">
      <w:pPr>
        <w:ind w:left="360" w:hanging="360"/>
        <w:jc w:val="both"/>
        <w:rPr>
          <w:b w:val="0"/>
        </w:rPr>
      </w:pPr>
      <w:r w:rsidRPr="00406F38">
        <w:rPr>
          <w:b w:val="0"/>
        </w:rPr>
        <w:t>_________________ Тарасов В.В.</w:t>
      </w:r>
    </w:p>
    <w:p w:rsidR="001D790B" w:rsidRPr="00406F38" w:rsidRDefault="001D790B" w:rsidP="003E1954">
      <w:pPr>
        <w:ind w:left="360" w:hanging="360"/>
        <w:jc w:val="both"/>
        <w:rPr>
          <w:b w:val="0"/>
        </w:rPr>
      </w:pPr>
      <w:r w:rsidRPr="00406F38">
        <w:rPr>
          <w:b w:val="0"/>
        </w:rPr>
        <w:t>_________________ Калініна І.В.</w:t>
      </w:r>
    </w:p>
    <w:p w:rsidR="001D790B" w:rsidRPr="00406F38" w:rsidRDefault="001D790B" w:rsidP="003E1954">
      <w:pPr>
        <w:ind w:left="360" w:hanging="360"/>
        <w:jc w:val="both"/>
        <w:rPr>
          <w:b w:val="0"/>
        </w:rPr>
      </w:pPr>
      <w:r w:rsidRPr="00406F38">
        <w:rPr>
          <w:b w:val="0"/>
        </w:rPr>
        <w:t>_________________ Ковтун Н.Г.</w:t>
      </w:r>
    </w:p>
    <w:p w:rsidR="001D790B" w:rsidRPr="00406F38" w:rsidRDefault="001D790B" w:rsidP="003E1954">
      <w:pPr>
        <w:ind w:left="360" w:hanging="360"/>
        <w:jc w:val="both"/>
        <w:rPr>
          <w:b w:val="0"/>
        </w:rPr>
      </w:pPr>
      <w:r w:rsidRPr="00406F38">
        <w:rPr>
          <w:b w:val="0"/>
        </w:rPr>
        <w:t>_________________ Гамоліна О.В.</w:t>
      </w:r>
    </w:p>
    <w:p w:rsidR="001D790B" w:rsidRPr="00406F38" w:rsidRDefault="001D790B" w:rsidP="003E1954">
      <w:pPr>
        <w:ind w:left="360" w:hanging="360"/>
        <w:jc w:val="both"/>
        <w:rPr>
          <w:b w:val="0"/>
        </w:rPr>
      </w:pPr>
      <w:r w:rsidRPr="00406F38">
        <w:rPr>
          <w:b w:val="0"/>
        </w:rPr>
        <w:t>_________________ Бородіна І.В.</w:t>
      </w:r>
    </w:p>
    <w:p w:rsidR="001D790B" w:rsidRPr="00406F38" w:rsidRDefault="001D790B" w:rsidP="003E1954">
      <w:pPr>
        <w:ind w:left="360" w:hanging="360"/>
        <w:jc w:val="both"/>
        <w:rPr>
          <w:b w:val="0"/>
        </w:rPr>
      </w:pPr>
      <w:r w:rsidRPr="00406F38">
        <w:rPr>
          <w:b w:val="0"/>
        </w:rPr>
        <w:t>_________________ Крупка Н.М.</w:t>
      </w:r>
    </w:p>
    <w:p w:rsidR="001D790B" w:rsidRPr="00406F38" w:rsidRDefault="001D790B" w:rsidP="003E1954">
      <w:pPr>
        <w:ind w:left="360" w:hanging="360"/>
        <w:jc w:val="both"/>
        <w:rPr>
          <w:b w:val="0"/>
        </w:rPr>
      </w:pPr>
      <w:r w:rsidRPr="00406F38">
        <w:rPr>
          <w:b w:val="0"/>
        </w:rPr>
        <w:t>_________________ Конєва Л.С.</w:t>
      </w:r>
    </w:p>
    <w:p w:rsidR="001D790B" w:rsidRPr="00406F38" w:rsidRDefault="001D790B" w:rsidP="003E1954">
      <w:pPr>
        <w:ind w:left="360" w:hanging="360"/>
        <w:jc w:val="both"/>
        <w:rPr>
          <w:b w:val="0"/>
        </w:rPr>
      </w:pPr>
      <w:r w:rsidRPr="00406F38">
        <w:rPr>
          <w:b w:val="0"/>
        </w:rPr>
        <w:t>_________________ Чернова О.О.</w:t>
      </w:r>
    </w:p>
    <w:p w:rsidR="001D790B" w:rsidRPr="00406F38" w:rsidRDefault="001D790B" w:rsidP="003E1954">
      <w:pPr>
        <w:ind w:left="360" w:hanging="360"/>
        <w:jc w:val="both"/>
        <w:rPr>
          <w:b w:val="0"/>
        </w:rPr>
      </w:pPr>
      <w:r w:rsidRPr="00406F38">
        <w:rPr>
          <w:b w:val="0"/>
        </w:rPr>
        <w:t>_________________ Сіренко Ю.М.</w:t>
      </w:r>
    </w:p>
    <w:p w:rsidR="001D790B" w:rsidRPr="00406F38" w:rsidRDefault="001D790B" w:rsidP="003E1954">
      <w:pPr>
        <w:ind w:left="360" w:hanging="360"/>
        <w:jc w:val="both"/>
        <w:rPr>
          <w:b w:val="0"/>
        </w:rPr>
      </w:pPr>
      <w:r w:rsidRPr="00406F38">
        <w:rPr>
          <w:b w:val="0"/>
        </w:rPr>
        <w:t>_________________ Терещенко Л.М.</w:t>
      </w:r>
    </w:p>
    <w:p w:rsidR="001D790B" w:rsidRPr="00406F38" w:rsidRDefault="001D790B" w:rsidP="003E1954">
      <w:pPr>
        <w:ind w:left="360" w:hanging="360"/>
        <w:jc w:val="both"/>
        <w:rPr>
          <w:b w:val="0"/>
        </w:rPr>
      </w:pPr>
      <w:r w:rsidRPr="00406F38">
        <w:rPr>
          <w:b w:val="0"/>
        </w:rPr>
        <w:t>_________________ Гаркавець Л.Г.</w:t>
      </w:r>
    </w:p>
    <w:p w:rsidR="001D790B" w:rsidRPr="00406F38" w:rsidRDefault="001D790B" w:rsidP="003E1954">
      <w:pPr>
        <w:ind w:left="360" w:hanging="360"/>
        <w:jc w:val="both"/>
        <w:rPr>
          <w:b w:val="0"/>
        </w:rPr>
      </w:pPr>
      <w:r w:rsidRPr="00406F38">
        <w:rPr>
          <w:b w:val="0"/>
        </w:rPr>
        <w:t>_________________ Овчаренко Т.В.</w:t>
      </w:r>
    </w:p>
    <w:p w:rsidR="001D790B" w:rsidRPr="00406F38" w:rsidRDefault="001D790B" w:rsidP="003E1954">
      <w:pPr>
        <w:ind w:left="360" w:hanging="360"/>
        <w:jc w:val="both"/>
        <w:rPr>
          <w:b w:val="0"/>
          <w:szCs w:val="28"/>
        </w:rPr>
      </w:pPr>
      <w:r w:rsidRPr="00406F38">
        <w:rPr>
          <w:b w:val="0"/>
        </w:rPr>
        <w:t xml:space="preserve">_________________ </w:t>
      </w:r>
      <w:r w:rsidRPr="00406F38">
        <w:rPr>
          <w:b w:val="0"/>
          <w:szCs w:val="28"/>
        </w:rPr>
        <w:t>Лободовська Т.І.</w:t>
      </w:r>
    </w:p>
    <w:p w:rsidR="001D790B" w:rsidRPr="00406F38" w:rsidRDefault="001D790B" w:rsidP="003E1954">
      <w:pPr>
        <w:ind w:left="360" w:hanging="360"/>
        <w:jc w:val="both"/>
        <w:rPr>
          <w:b w:val="0"/>
        </w:rPr>
      </w:pPr>
      <w:r w:rsidRPr="00406F38">
        <w:rPr>
          <w:b w:val="0"/>
        </w:rPr>
        <w:t>_________________ Шафар Т.І.</w:t>
      </w:r>
    </w:p>
    <w:p w:rsidR="001D790B" w:rsidRPr="00406F38" w:rsidRDefault="001D790B" w:rsidP="003E1954">
      <w:pPr>
        <w:ind w:left="360" w:hanging="360"/>
        <w:jc w:val="both"/>
        <w:rPr>
          <w:b w:val="0"/>
        </w:rPr>
      </w:pPr>
      <w:r w:rsidRPr="00406F38">
        <w:rPr>
          <w:b w:val="0"/>
        </w:rPr>
        <w:t>_________________ Демчук Т.М.</w:t>
      </w:r>
    </w:p>
    <w:p w:rsidR="001D790B" w:rsidRPr="00406F38" w:rsidRDefault="001D790B" w:rsidP="003E1954">
      <w:pPr>
        <w:ind w:left="360" w:hanging="360"/>
        <w:jc w:val="both"/>
        <w:rPr>
          <w:b w:val="0"/>
        </w:rPr>
      </w:pPr>
      <w:r w:rsidRPr="00406F38">
        <w:rPr>
          <w:b w:val="0"/>
        </w:rPr>
        <w:t>_________________ Коток О.М.</w:t>
      </w:r>
    </w:p>
    <w:p w:rsidR="001D790B" w:rsidRPr="00406F38" w:rsidRDefault="001D790B" w:rsidP="003E1954">
      <w:pPr>
        <w:ind w:left="360" w:hanging="360"/>
        <w:jc w:val="both"/>
        <w:rPr>
          <w:b w:val="0"/>
        </w:rPr>
      </w:pPr>
      <w:r w:rsidRPr="00406F38">
        <w:rPr>
          <w:b w:val="0"/>
        </w:rPr>
        <w:t>_________________ Шаповал Н.А.</w:t>
      </w:r>
    </w:p>
    <w:p w:rsidR="001D790B" w:rsidRPr="00406F38" w:rsidRDefault="001D790B" w:rsidP="003E1954">
      <w:pPr>
        <w:ind w:left="360" w:hanging="360"/>
        <w:jc w:val="both"/>
        <w:rPr>
          <w:b w:val="0"/>
        </w:rPr>
      </w:pPr>
      <w:r w:rsidRPr="00406F38">
        <w:rPr>
          <w:b w:val="0"/>
        </w:rPr>
        <w:t>_________________ Приходько К.О.</w:t>
      </w:r>
    </w:p>
    <w:p w:rsidR="001D790B" w:rsidRPr="00406F38" w:rsidRDefault="001D790B" w:rsidP="003E1954">
      <w:pPr>
        <w:ind w:left="360" w:hanging="360"/>
        <w:jc w:val="both"/>
        <w:rPr>
          <w:b w:val="0"/>
        </w:rPr>
      </w:pPr>
      <w:r w:rsidRPr="00406F38">
        <w:rPr>
          <w:b w:val="0"/>
        </w:rPr>
        <w:t>_________________ Кукоба С.О..</w:t>
      </w:r>
    </w:p>
    <w:p w:rsidR="001D790B" w:rsidRDefault="001D790B" w:rsidP="003E1954">
      <w:pPr>
        <w:ind w:left="360" w:hanging="360"/>
        <w:jc w:val="both"/>
        <w:rPr>
          <w:b w:val="0"/>
        </w:rPr>
      </w:pPr>
      <w:r w:rsidRPr="00406F38">
        <w:rPr>
          <w:b w:val="0"/>
        </w:rPr>
        <w:t>_________________ Тугай С.П.</w:t>
      </w:r>
    </w:p>
    <w:p w:rsidR="001D790B" w:rsidRDefault="001D790B" w:rsidP="003E1954">
      <w:pPr>
        <w:ind w:left="360" w:hanging="360"/>
        <w:jc w:val="both"/>
        <w:rPr>
          <w:b w:val="0"/>
        </w:rPr>
      </w:pPr>
      <w:r>
        <w:rPr>
          <w:b w:val="0"/>
        </w:rPr>
        <w:t>_________________ Прищепа С.В.</w:t>
      </w:r>
    </w:p>
    <w:p w:rsidR="001D790B" w:rsidRPr="00406F38" w:rsidRDefault="001D790B" w:rsidP="003E1954">
      <w:pPr>
        <w:ind w:left="360" w:hanging="360"/>
        <w:jc w:val="both"/>
        <w:rPr>
          <w:b w:val="0"/>
        </w:rPr>
      </w:pPr>
      <w:r>
        <w:rPr>
          <w:b w:val="0"/>
        </w:rPr>
        <w:t>_________________ Желєзнова Т.Д.</w:t>
      </w:r>
    </w:p>
    <w:sectPr w:rsidR="001D790B" w:rsidRPr="00406F38" w:rsidSect="0087285F">
      <w:headerReference w:type="even" r:id="rId8"/>
      <w:headerReference w:type="default" r:id="rId9"/>
      <w:pgSz w:w="11906" w:h="16838" w:code="9"/>
      <w:pgMar w:top="289"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90B" w:rsidRDefault="001D790B">
      <w:r>
        <w:separator/>
      </w:r>
    </w:p>
  </w:endnote>
  <w:endnote w:type="continuationSeparator" w:id="1">
    <w:p w:rsidR="001D790B" w:rsidRDefault="001D7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l?r ??Ѓ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90B" w:rsidRDefault="001D790B">
      <w:r>
        <w:separator/>
      </w:r>
    </w:p>
  </w:footnote>
  <w:footnote w:type="continuationSeparator" w:id="1">
    <w:p w:rsidR="001D790B" w:rsidRDefault="001D79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0B" w:rsidRDefault="001D790B" w:rsidP="003E19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790B" w:rsidRDefault="001D79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90B" w:rsidRDefault="001D790B" w:rsidP="003E19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1D790B" w:rsidRDefault="001D79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132DE"/>
    <w:multiLevelType w:val="hybridMultilevel"/>
    <w:tmpl w:val="2B6428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8055EF2"/>
    <w:multiLevelType w:val="hybridMultilevel"/>
    <w:tmpl w:val="AC0E09E4"/>
    <w:lvl w:ilvl="0" w:tplc="8A6CB16A">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1954"/>
    <w:rsid w:val="00007856"/>
    <w:rsid w:val="00032EEE"/>
    <w:rsid w:val="0005326E"/>
    <w:rsid w:val="00147000"/>
    <w:rsid w:val="001821E3"/>
    <w:rsid w:val="001D790B"/>
    <w:rsid w:val="002620E1"/>
    <w:rsid w:val="003553F4"/>
    <w:rsid w:val="003A4E88"/>
    <w:rsid w:val="003C3D88"/>
    <w:rsid w:val="003E1954"/>
    <w:rsid w:val="003E3BAA"/>
    <w:rsid w:val="00406F38"/>
    <w:rsid w:val="00452ACE"/>
    <w:rsid w:val="00465B70"/>
    <w:rsid w:val="00467EAF"/>
    <w:rsid w:val="004700A3"/>
    <w:rsid w:val="004854C5"/>
    <w:rsid w:val="004B5FE6"/>
    <w:rsid w:val="005668A1"/>
    <w:rsid w:val="00572CEE"/>
    <w:rsid w:val="00573987"/>
    <w:rsid w:val="005B320B"/>
    <w:rsid w:val="005B32EF"/>
    <w:rsid w:val="005C0445"/>
    <w:rsid w:val="005D1778"/>
    <w:rsid w:val="005E3DB2"/>
    <w:rsid w:val="0061277A"/>
    <w:rsid w:val="007137C7"/>
    <w:rsid w:val="007760D2"/>
    <w:rsid w:val="00782252"/>
    <w:rsid w:val="007C50A9"/>
    <w:rsid w:val="00847303"/>
    <w:rsid w:val="0087285F"/>
    <w:rsid w:val="008C0C18"/>
    <w:rsid w:val="00971F4A"/>
    <w:rsid w:val="0097326F"/>
    <w:rsid w:val="009C74B4"/>
    <w:rsid w:val="00A51BC5"/>
    <w:rsid w:val="00AA4152"/>
    <w:rsid w:val="00AC0210"/>
    <w:rsid w:val="00AC4847"/>
    <w:rsid w:val="00B13260"/>
    <w:rsid w:val="00BB6BC4"/>
    <w:rsid w:val="00BF1A2E"/>
    <w:rsid w:val="00C02DE2"/>
    <w:rsid w:val="00C41124"/>
    <w:rsid w:val="00CC541C"/>
    <w:rsid w:val="00D61C02"/>
    <w:rsid w:val="00E13593"/>
    <w:rsid w:val="00E45246"/>
    <w:rsid w:val="00EB6F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954"/>
    <w:rPr>
      <w:rFonts w:ascii="Times New Roman" w:eastAsia="Times New Roman" w:hAnsi="Times New Roman"/>
      <w:b/>
      <w:bCs/>
      <w:sz w:val="28"/>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E1954"/>
    <w:pPr>
      <w:tabs>
        <w:tab w:val="center" w:pos="4153"/>
        <w:tab w:val="right" w:pos="8306"/>
      </w:tabs>
    </w:pPr>
    <w:rPr>
      <w:b w:val="0"/>
      <w:bCs w:val="0"/>
      <w:lang w:val="ru-RU"/>
    </w:rPr>
  </w:style>
  <w:style w:type="character" w:customStyle="1" w:styleId="HeaderChar">
    <w:name w:val="Header Char"/>
    <w:basedOn w:val="DefaultParagraphFont"/>
    <w:link w:val="Header"/>
    <w:uiPriority w:val="99"/>
    <w:semiHidden/>
    <w:locked/>
    <w:rsid w:val="003E1954"/>
    <w:rPr>
      <w:rFonts w:ascii="Times New Roman" w:hAnsi="Times New Roman" w:cs="Times New Roman"/>
      <w:sz w:val="20"/>
      <w:szCs w:val="20"/>
      <w:lang w:eastAsia="ru-RU"/>
    </w:rPr>
  </w:style>
  <w:style w:type="paragraph" w:styleId="BodyTextIndent">
    <w:name w:val="Body Text Indent"/>
    <w:basedOn w:val="Normal"/>
    <w:link w:val="BodyTextIndentChar"/>
    <w:uiPriority w:val="99"/>
    <w:semiHidden/>
    <w:rsid w:val="003E1954"/>
    <w:pPr>
      <w:ind w:firstLine="561"/>
      <w:jc w:val="both"/>
    </w:pPr>
    <w:rPr>
      <w:b w:val="0"/>
      <w:bCs w:val="0"/>
      <w:szCs w:val="24"/>
    </w:rPr>
  </w:style>
  <w:style w:type="character" w:customStyle="1" w:styleId="BodyTextIndentChar">
    <w:name w:val="Body Text Indent Char"/>
    <w:basedOn w:val="DefaultParagraphFont"/>
    <w:link w:val="BodyTextIndent"/>
    <w:uiPriority w:val="99"/>
    <w:semiHidden/>
    <w:locked/>
    <w:rsid w:val="003E1954"/>
    <w:rPr>
      <w:rFonts w:ascii="Times New Roman" w:hAnsi="Times New Roman" w:cs="Times New Roman"/>
      <w:sz w:val="24"/>
      <w:szCs w:val="24"/>
      <w:lang w:val="uk-UA" w:eastAsia="ru-RU"/>
    </w:rPr>
  </w:style>
  <w:style w:type="paragraph" w:styleId="BalloonText">
    <w:name w:val="Balloon Text"/>
    <w:basedOn w:val="Normal"/>
    <w:link w:val="BalloonTextChar"/>
    <w:uiPriority w:val="99"/>
    <w:semiHidden/>
    <w:rsid w:val="003E195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1954"/>
    <w:rPr>
      <w:rFonts w:ascii="Tahoma" w:hAnsi="Tahoma" w:cs="Tahoma"/>
      <w:b/>
      <w:bCs/>
      <w:sz w:val="16"/>
      <w:szCs w:val="16"/>
      <w:lang w:val="uk-UA" w:eastAsia="ru-RU"/>
    </w:rPr>
  </w:style>
  <w:style w:type="paragraph" w:styleId="HTMLPreformatted">
    <w:name w:val="HTML Preformatted"/>
    <w:basedOn w:val="Normal"/>
    <w:link w:val="HTMLPreformattedChar"/>
    <w:uiPriority w:val="99"/>
    <w:rsid w:val="003E1954"/>
    <w:pPr>
      <w:tabs>
        <w:tab w:val="left" w:pos="709"/>
      </w:tabs>
      <w:suppressAutoHyphens/>
      <w:spacing w:after="200" w:line="276" w:lineRule="atLeast"/>
    </w:pPr>
    <w:rPr>
      <w:rFonts w:ascii="Calibri" w:eastAsia="MS Mincho" w:hAnsi="Calibri" w:cs="Calibri"/>
      <w:b w:val="0"/>
      <w:bCs w:val="0"/>
      <w:color w:val="00000A"/>
      <w:sz w:val="22"/>
      <w:szCs w:val="22"/>
      <w:lang w:val="ru-RU" w:eastAsia="en-US"/>
    </w:rPr>
  </w:style>
  <w:style w:type="character" w:customStyle="1" w:styleId="HTMLPreformattedChar">
    <w:name w:val="HTML Preformatted Char"/>
    <w:basedOn w:val="DefaultParagraphFont"/>
    <w:link w:val="HTMLPreformatted"/>
    <w:uiPriority w:val="99"/>
    <w:locked/>
    <w:rsid w:val="003E1954"/>
    <w:rPr>
      <w:rFonts w:ascii="Calibri" w:eastAsia="MS Mincho" w:hAnsi="Calibri" w:cs="Calibri"/>
      <w:color w:val="00000A"/>
    </w:rPr>
  </w:style>
  <w:style w:type="paragraph" w:customStyle="1" w:styleId="1">
    <w:name w:val="Без интервала1"/>
    <w:uiPriority w:val="99"/>
    <w:rsid w:val="003E1954"/>
    <w:rPr>
      <w:rFonts w:eastAsia="Times New Roman"/>
      <w:lang w:eastAsia="en-US"/>
    </w:rPr>
  </w:style>
  <w:style w:type="paragraph" w:customStyle="1" w:styleId="a">
    <w:name w:val="Заглавие для чек листа"/>
    <w:link w:val="Char"/>
    <w:autoRedefine/>
    <w:uiPriority w:val="99"/>
    <w:rsid w:val="003E1954"/>
    <w:pPr>
      <w:autoSpaceDE w:val="0"/>
      <w:autoSpaceDN w:val="0"/>
      <w:adjustRightInd w:val="0"/>
      <w:jc w:val="center"/>
    </w:pPr>
    <w:rPr>
      <w:rFonts w:ascii="Times New Roman" w:hAnsi="Times New Roman"/>
      <w:smallCaps/>
      <w:lang w:val="uk-UA"/>
    </w:rPr>
  </w:style>
  <w:style w:type="character" w:customStyle="1" w:styleId="Char">
    <w:name w:val="Заглавие для чек листа Char"/>
    <w:link w:val="a"/>
    <w:uiPriority w:val="99"/>
    <w:locked/>
    <w:rsid w:val="003E1954"/>
    <w:rPr>
      <w:rFonts w:ascii="Times New Roman" w:hAnsi="Times New Roman"/>
      <w:smallCaps/>
      <w:sz w:val="22"/>
      <w:lang w:val="uk-UA" w:eastAsia="ru-RU"/>
    </w:rPr>
  </w:style>
  <w:style w:type="paragraph" w:styleId="NoSpacing">
    <w:name w:val="No Spacing"/>
    <w:uiPriority w:val="99"/>
    <w:qFormat/>
    <w:rsid w:val="003E1954"/>
    <w:rPr>
      <w:rFonts w:eastAsia="Times New Roman"/>
      <w:lang w:val="uk-UA" w:eastAsia="en-US"/>
    </w:rPr>
  </w:style>
  <w:style w:type="paragraph" w:styleId="ListParagraph">
    <w:name w:val="List Paragraph"/>
    <w:basedOn w:val="Normal"/>
    <w:uiPriority w:val="99"/>
    <w:qFormat/>
    <w:rsid w:val="003E1954"/>
    <w:pPr>
      <w:ind w:left="720"/>
      <w:contextualSpacing/>
    </w:pPr>
    <w:rPr>
      <w:b w:val="0"/>
      <w:bCs w:val="0"/>
      <w:sz w:val="20"/>
    </w:rPr>
  </w:style>
  <w:style w:type="character" w:styleId="PageNumber">
    <w:name w:val="page number"/>
    <w:basedOn w:val="DefaultParagraphFont"/>
    <w:uiPriority w:val="99"/>
    <w:rsid w:val="003E195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4</Pages>
  <Words>772</Words>
  <Characters>4407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Осадча</dc:creator>
  <cp:keywords/>
  <dc:description/>
  <cp:lastModifiedBy>User</cp:lastModifiedBy>
  <cp:revision>16</cp:revision>
  <dcterms:created xsi:type="dcterms:W3CDTF">2016-03-21T11:19:00Z</dcterms:created>
  <dcterms:modified xsi:type="dcterms:W3CDTF">2016-04-21T06:11:00Z</dcterms:modified>
</cp:coreProperties>
</file>